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49138A" w14:textId="370D9BDA" w:rsidR="000A5951" w:rsidRPr="00624D8C" w:rsidRDefault="00BD6D17" w:rsidP="00477C0B">
      <w:pPr>
        <w:pStyle w:val="Naslov"/>
        <w:tabs>
          <w:tab w:val="center" w:pos="4535"/>
          <w:tab w:val="left" w:pos="6585"/>
        </w:tabs>
        <w:spacing w:before="0" w:after="0"/>
        <w:rPr>
          <w:rFonts w:cs="Arial"/>
          <w:szCs w:val="20"/>
        </w:rPr>
      </w:pPr>
      <w:bookmarkStart w:id="0" w:name="_Hlk86224389"/>
      <w:r w:rsidRPr="00624D8C">
        <w:rPr>
          <w:rFonts w:cs="Arial"/>
          <w:szCs w:val="20"/>
        </w:rPr>
        <w:t>p</w:t>
      </w:r>
      <w:r w:rsidR="00AA08AF" w:rsidRPr="00624D8C">
        <w:rPr>
          <w:rFonts w:cs="Arial"/>
          <w:szCs w:val="20"/>
        </w:rPr>
        <w:t xml:space="preserve"> </w:t>
      </w:r>
      <w:r w:rsidRPr="00624D8C">
        <w:rPr>
          <w:rFonts w:cs="Arial"/>
          <w:szCs w:val="20"/>
        </w:rPr>
        <w:t>r</w:t>
      </w:r>
      <w:r w:rsidR="00AA08AF" w:rsidRPr="00624D8C">
        <w:rPr>
          <w:rFonts w:cs="Arial"/>
          <w:szCs w:val="20"/>
        </w:rPr>
        <w:t xml:space="preserve"> </w:t>
      </w:r>
      <w:r w:rsidRPr="00624D8C">
        <w:rPr>
          <w:rFonts w:cs="Arial"/>
          <w:szCs w:val="20"/>
        </w:rPr>
        <w:t>i</w:t>
      </w:r>
      <w:r w:rsidR="00AA08AF" w:rsidRPr="00624D8C">
        <w:rPr>
          <w:rFonts w:cs="Arial"/>
          <w:szCs w:val="20"/>
        </w:rPr>
        <w:t xml:space="preserve"> </w:t>
      </w:r>
      <w:r w:rsidRPr="00624D8C">
        <w:rPr>
          <w:rFonts w:cs="Arial"/>
          <w:szCs w:val="20"/>
        </w:rPr>
        <w:t>j</w:t>
      </w:r>
      <w:r w:rsidR="00AA08AF" w:rsidRPr="00624D8C">
        <w:rPr>
          <w:rFonts w:cs="Arial"/>
          <w:szCs w:val="20"/>
        </w:rPr>
        <w:t xml:space="preserve"> </w:t>
      </w:r>
      <w:r w:rsidRPr="00624D8C">
        <w:rPr>
          <w:rFonts w:cs="Arial"/>
          <w:szCs w:val="20"/>
        </w:rPr>
        <w:t>a</w:t>
      </w:r>
      <w:r w:rsidR="00AA08AF" w:rsidRPr="00624D8C">
        <w:rPr>
          <w:rFonts w:cs="Arial"/>
          <w:szCs w:val="20"/>
        </w:rPr>
        <w:t xml:space="preserve"> </w:t>
      </w:r>
      <w:r w:rsidRPr="00624D8C">
        <w:rPr>
          <w:rFonts w:cs="Arial"/>
          <w:szCs w:val="20"/>
        </w:rPr>
        <w:t>v</w:t>
      </w:r>
      <w:r w:rsidR="00AA08AF" w:rsidRPr="00624D8C">
        <w:rPr>
          <w:rFonts w:cs="Arial"/>
          <w:szCs w:val="20"/>
        </w:rPr>
        <w:t xml:space="preserve"> </w:t>
      </w:r>
      <w:r w:rsidRPr="00624D8C">
        <w:rPr>
          <w:rFonts w:cs="Arial"/>
          <w:szCs w:val="20"/>
        </w:rPr>
        <w:t>a</w:t>
      </w:r>
    </w:p>
    <w:p w14:paraId="4B216A7A" w14:textId="77777777" w:rsidR="00024CEB" w:rsidRPr="00624D8C" w:rsidRDefault="00024CEB" w:rsidP="007971E7">
      <w:pPr>
        <w:spacing w:line="240" w:lineRule="auto"/>
        <w:rPr>
          <w:rFonts w:cs="Arial"/>
          <w:szCs w:val="20"/>
        </w:rPr>
      </w:pPr>
    </w:p>
    <w:p w14:paraId="54259AE4" w14:textId="4BBB4183" w:rsidR="00024CEB" w:rsidRPr="0090697E" w:rsidRDefault="007971E7" w:rsidP="00D42234">
      <w:pPr>
        <w:pStyle w:val="Naslov1"/>
        <w:keepLines w:val="0"/>
        <w:numPr>
          <w:ilvl w:val="0"/>
          <w:numId w:val="9"/>
        </w:numPr>
        <w:spacing w:before="240" w:beforeAutospacing="0" w:after="60" w:afterAutospacing="0" w:line="240" w:lineRule="auto"/>
        <w:ind w:left="284" w:hanging="284"/>
        <w:jc w:val="left"/>
        <w:rPr>
          <w:szCs w:val="20"/>
        </w:rPr>
      </w:pPr>
      <w:r w:rsidRPr="00624D8C">
        <w:rPr>
          <w:rFonts w:cs="Arial"/>
          <w:szCs w:val="20"/>
        </w:rPr>
        <w:t xml:space="preserve">PONUDBA </w:t>
      </w:r>
      <w:r w:rsidR="0090697E" w:rsidRPr="00052CB8">
        <w:rPr>
          <w:szCs w:val="20"/>
        </w:rPr>
        <w:t>št. ___________________  z dne: _________________________</w:t>
      </w:r>
    </w:p>
    <w:p w14:paraId="41B411A4" w14:textId="77777777" w:rsidR="00024CEB" w:rsidRPr="00624D8C" w:rsidRDefault="00024CEB" w:rsidP="007971E7">
      <w:pPr>
        <w:spacing w:line="240" w:lineRule="auto"/>
        <w:rPr>
          <w:rFonts w:cs="Arial"/>
          <w:szCs w:val="20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024CEB" w:rsidRPr="00624D8C" w14:paraId="3CD760C6" w14:textId="77777777" w:rsidTr="007971E7">
        <w:tc>
          <w:tcPr>
            <w:tcW w:w="9072" w:type="dxa"/>
          </w:tcPr>
          <w:p w14:paraId="3415A13D" w14:textId="30CBC72D" w:rsidR="00024CEB" w:rsidRPr="00624D8C" w:rsidRDefault="00000000" w:rsidP="007971E7">
            <w:pPr>
              <w:spacing w:line="240" w:lineRule="auto"/>
              <w:rPr>
                <w:rFonts w:cs="Arial"/>
                <w:szCs w:val="20"/>
              </w:rPr>
            </w:pPr>
            <w:sdt>
              <w:sdtPr>
                <w:rPr>
                  <w:rFonts w:ascii="Segoe UI Symbol" w:eastAsia="MS Gothic" w:hAnsi="Segoe UI Symbol" w:cs="Segoe UI Symbol"/>
                  <w:szCs w:val="20"/>
                </w:rPr>
                <w:id w:val="1611779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64D7">
                  <w:rPr>
                    <w:rFonts w:ascii="MS Gothic" w:eastAsia="MS Gothic" w:hAnsi="MS Gothic" w:cs="Segoe UI Symbol" w:hint="eastAsia"/>
                    <w:szCs w:val="20"/>
                  </w:rPr>
                  <w:t>☐</w:t>
                </w:r>
              </w:sdtContent>
            </w:sdt>
            <w:r w:rsidR="00024CEB" w:rsidRPr="00624D8C">
              <w:rPr>
                <w:rFonts w:cs="Arial"/>
                <w:szCs w:val="20"/>
              </w:rPr>
              <w:t xml:space="preserve"> Samostojno</w:t>
            </w:r>
          </w:p>
        </w:tc>
      </w:tr>
      <w:tr w:rsidR="00024CEB" w:rsidRPr="00624D8C" w14:paraId="318E5A25" w14:textId="77777777" w:rsidTr="007971E7">
        <w:tc>
          <w:tcPr>
            <w:tcW w:w="9072" w:type="dxa"/>
          </w:tcPr>
          <w:p w14:paraId="2DA86DF0" w14:textId="1F254BB3" w:rsidR="00024CEB" w:rsidRPr="00624D8C" w:rsidRDefault="00000000" w:rsidP="007971E7">
            <w:pPr>
              <w:spacing w:line="240" w:lineRule="auto"/>
              <w:rPr>
                <w:rFonts w:cs="Arial"/>
                <w:szCs w:val="20"/>
              </w:rPr>
            </w:pPr>
            <w:sdt>
              <w:sdtPr>
                <w:rPr>
                  <w:rFonts w:ascii="Segoe UI Symbol" w:eastAsia="MS Gothic" w:hAnsi="Segoe UI Symbol" w:cs="Segoe UI Symbol"/>
                  <w:szCs w:val="20"/>
                </w:rPr>
                <w:id w:val="-18186406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64D7">
                  <w:rPr>
                    <w:rFonts w:ascii="MS Gothic" w:eastAsia="MS Gothic" w:hAnsi="MS Gothic" w:cs="Segoe UI Symbol" w:hint="eastAsia"/>
                    <w:szCs w:val="20"/>
                  </w:rPr>
                  <w:t>☐</w:t>
                </w:r>
              </w:sdtContent>
            </w:sdt>
            <w:r w:rsidR="00024CEB" w:rsidRPr="00624D8C">
              <w:rPr>
                <w:rFonts w:cs="Arial"/>
                <w:szCs w:val="20"/>
              </w:rPr>
              <w:t xml:space="preserve"> Skupna ponudba</w:t>
            </w:r>
          </w:p>
        </w:tc>
      </w:tr>
      <w:tr w:rsidR="00024CEB" w:rsidRPr="00624D8C" w14:paraId="4ED6468C" w14:textId="77777777" w:rsidTr="007971E7">
        <w:tc>
          <w:tcPr>
            <w:tcW w:w="9072" w:type="dxa"/>
          </w:tcPr>
          <w:p w14:paraId="3D24FBA2" w14:textId="4AF6C00A" w:rsidR="00024CEB" w:rsidRPr="00624D8C" w:rsidRDefault="00000000" w:rsidP="007971E7">
            <w:pPr>
              <w:spacing w:line="240" w:lineRule="auto"/>
              <w:rPr>
                <w:rFonts w:cs="Arial"/>
                <w:szCs w:val="20"/>
              </w:rPr>
            </w:pPr>
            <w:sdt>
              <w:sdtPr>
                <w:rPr>
                  <w:rFonts w:ascii="Segoe UI Symbol" w:eastAsia="MS Gothic" w:hAnsi="Segoe UI Symbol" w:cs="Segoe UI Symbol"/>
                  <w:szCs w:val="20"/>
                </w:rPr>
                <w:id w:val="-17497239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5764D7">
                  <w:rPr>
                    <w:rFonts w:ascii="MS Gothic" w:eastAsia="MS Gothic" w:hAnsi="MS Gothic" w:cs="Segoe UI Symbol" w:hint="eastAsia"/>
                    <w:szCs w:val="20"/>
                  </w:rPr>
                  <w:t>☐</w:t>
                </w:r>
              </w:sdtContent>
            </w:sdt>
            <w:r w:rsidR="009F464F" w:rsidRPr="00624D8C">
              <w:rPr>
                <w:rFonts w:eastAsia="MS Gothic" w:cs="Arial"/>
                <w:szCs w:val="20"/>
              </w:rPr>
              <w:t xml:space="preserve"> V</w:t>
            </w:r>
            <w:r w:rsidR="007971E7" w:rsidRPr="00624D8C">
              <w:rPr>
                <w:rFonts w:cs="Arial"/>
                <w:szCs w:val="20"/>
              </w:rPr>
              <w:t xml:space="preserve"> sodelovanju z drugim gospodarskim subjektom (katerakoli fizična ali pravna oseba)</w:t>
            </w:r>
          </w:p>
        </w:tc>
      </w:tr>
    </w:tbl>
    <w:p w14:paraId="0D5D5AC1" w14:textId="3F481DBB" w:rsidR="00024CEB" w:rsidRPr="00624D8C" w:rsidRDefault="00024CEB" w:rsidP="007971E7">
      <w:pPr>
        <w:spacing w:line="240" w:lineRule="auto"/>
        <w:ind w:firstLine="284"/>
        <w:rPr>
          <w:rFonts w:cs="Arial"/>
          <w:i/>
          <w:szCs w:val="20"/>
        </w:rPr>
      </w:pPr>
      <w:bookmarkStart w:id="1" w:name="_Hlk522710337"/>
      <w:r w:rsidRPr="00624D8C">
        <w:rPr>
          <w:rFonts w:cs="Arial"/>
          <w:i/>
          <w:szCs w:val="20"/>
        </w:rPr>
        <w:t>/označi način oddaje ponudbe/</w:t>
      </w:r>
    </w:p>
    <w:p w14:paraId="4CA95F55" w14:textId="77777777" w:rsidR="007971E7" w:rsidRPr="00624D8C" w:rsidRDefault="007971E7" w:rsidP="007971E7">
      <w:pPr>
        <w:spacing w:line="240" w:lineRule="auto"/>
        <w:ind w:firstLine="284"/>
        <w:rPr>
          <w:rFonts w:cs="Arial"/>
          <w:i/>
          <w:szCs w:val="20"/>
        </w:rPr>
      </w:pPr>
    </w:p>
    <w:bookmarkEnd w:id="1"/>
    <w:p w14:paraId="3723D952" w14:textId="07A744AF" w:rsidR="00024CEB" w:rsidRPr="00624D8C" w:rsidRDefault="00024CEB" w:rsidP="00D42234">
      <w:pPr>
        <w:pStyle w:val="Naslov1"/>
        <w:keepLines w:val="0"/>
        <w:numPr>
          <w:ilvl w:val="0"/>
          <w:numId w:val="9"/>
        </w:numPr>
        <w:spacing w:before="0" w:beforeAutospacing="0" w:after="0" w:afterAutospacing="0" w:line="240" w:lineRule="auto"/>
        <w:ind w:left="284" w:hanging="284"/>
        <w:rPr>
          <w:rFonts w:cs="Arial"/>
          <w:szCs w:val="20"/>
        </w:rPr>
      </w:pPr>
      <w:r w:rsidRPr="00624D8C">
        <w:rPr>
          <w:rFonts w:cs="Arial"/>
          <w:szCs w:val="20"/>
        </w:rPr>
        <w:t>POSLOVNI PODATKI</w:t>
      </w:r>
    </w:p>
    <w:p w14:paraId="3702AED6" w14:textId="77777777" w:rsidR="00024CEB" w:rsidRPr="00624D8C" w:rsidRDefault="00024CEB" w:rsidP="007971E7">
      <w:pPr>
        <w:spacing w:line="240" w:lineRule="auto"/>
        <w:rPr>
          <w:rFonts w:cs="Arial"/>
          <w:szCs w:val="20"/>
        </w:rPr>
      </w:pPr>
    </w:p>
    <w:p w14:paraId="56DBD548" w14:textId="21FFAD43" w:rsidR="00024CEB" w:rsidRPr="00624D8C" w:rsidRDefault="00024CEB" w:rsidP="00D42234">
      <w:pPr>
        <w:pStyle w:val="Naslov2"/>
        <w:keepLines w:val="0"/>
        <w:numPr>
          <w:ilvl w:val="1"/>
          <w:numId w:val="7"/>
        </w:numPr>
        <w:spacing w:before="0" w:after="0" w:line="240" w:lineRule="auto"/>
        <w:rPr>
          <w:rFonts w:cs="Arial"/>
          <w:szCs w:val="20"/>
        </w:rPr>
      </w:pPr>
      <w:r w:rsidRPr="00624D8C">
        <w:rPr>
          <w:rFonts w:cs="Arial"/>
          <w:szCs w:val="20"/>
        </w:rPr>
        <w:t xml:space="preserve">POSLOVNI PODATKI </w:t>
      </w:r>
      <w:r w:rsidR="00F02425">
        <w:rPr>
          <w:rFonts w:cs="Arial"/>
          <w:szCs w:val="20"/>
        </w:rPr>
        <w:t>PONUDNIKA</w:t>
      </w:r>
    </w:p>
    <w:p w14:paraId="3B313436" w14:textId="77777777" w:rsidR="007971E7" w:rsidRPr="00624D8C" w:rsidRDefault="007971E7" w:rsidP="007971E7">
      <w:pPr>
        <w:rPr>
          <w:rFonts w:cs="Arial"/>
          <w:szCs w:val="20"/>
        </w:rPr>
      </w:pPr>
    </w:p>
    <w:p w14:paraId="4A920DB0" w14:textId="79E4B649" w:rsidR="00024CEB" w:rsidRPr="00624D8C" w:rsidRDefault="00024CEB" w:rsidP="00D42234">
      <w:pPr>
        <w:pStyle w:val="Naslov3"/>
        <w:keepLines w:val="0"/>
        <w:numPr>
          <w:ilvl w:val="2"/>
          <w:numId w:val="7"/>
        </w:numPr>
        <w:spacing w:before="0" w:after="0" w:line="240" w:lineRule="auto"/>
        <w:rPr>
          <w:rFonts w:cs="Arial"/>
          <w:szCs w:val="20"/>
        </w:rPr>
      </w:pPr>
      <w:r w:rsidRPr="00624D8C">
        <w:rPr>
          <w:rFonts w:cs="Arial"/>
          <w:szCs w:val="20"/>
        </w:rPr>
        <w:t xml:space="preserve">Podatki o </w:t>
      </w:r>
      <w:r w:rsidR="00D2091C">
        <w:rPr>
          <w:rFonts w:cs="Arial"/>
          <w:szCs w:val="20"/>
        </w:rPr>
        <w:t>ponudniku</w:t>
      </w:r>
    </w:p>
    <w:p w14:paraId="75E5AD4E" w14:textId="77777777" w:rsidR="007971E7" w:rsidRPr="00624D8C" w:rsidRDefault="007971E7" w:rsidP="007971E7">
      <w:pPr>
        <w:rPr>
          <w:rFonts w:cs="Arial"/>
          <w:szCs w:val="20"/>
        </w:rPr>
      </w:pPr>
    </w:p>
    <w:tbl>
      <w:tblPr>
        <w:tblW w:w="9235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707"/>
        <w:gridCol w:w="2409"/>
        <w:gridCol w:w="3119"/>
      </w:tblGrid>
      <w:tr w:rsidR="00024CEB" w:rsidRPr="00624D8C" w14:paraId="6FAFE419" w14:textId="77777777" w:rsidTr="008F132C">
        <w:trPr>
          <w:cantSplit/>
          <w:trHeight w:val="629"/>
          <w:tblHeader/>
        </w:trPr>
        <w:tc>
          <w:tcPr>
            <w:tcW w:w="3707" w:type="dxa"/>
            <w:vAlign w:val="center"/>
          </w:tcPr>
          <w:p w14:paraId="6023ED4E" w14:textId="641E8754" w:rsidR="00024CEB" w:rsidRPr="00624D8C" w:rsidRDefault="00024CEB" w:rsidP="007971E7">
            <w:pPr>
              <w:spacing w:line="240" w:lineRule="auto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 xml:space="preserve">Popoln naziv </w:t>
            </w:r>
            <w:r w:rsidR="00D2091C">
              <w:rPr>
                <w:rFonts w:cs="Arial"/>
                <w:szCs w:val="20"/>
              </w:rPr>
              <w:t>ponudnika</w:t>
            </w:r>
            <w:r w:rsidRPr="00624D8C">
              <w:rPr>
                <w:rFonts w:cs="Arial"/>
                <w:szCs w:val="20"/>
              </w:rPr>
              <w:t>:</w:t>
            </w:r>
          </w:p>
        </w:tc>
        <w:tc>
          <w:tcPr>
            <w:tcW w:w="5528" w:type="dxa"/>
            <w:gridSpan w:val="2"/>
            <w:tcBorders>
              <w:bottom w:val="single" w:sz="6" w:space="0" w:color="000000"/>
            </w:tcBorders>
            <w:vAlign w:val="center"/>
          </w:tcPr>
          <w:p w14:paraId="5D53B767" w14:textId="77777777" w:rsidR="00024CEB" w:rsidRPr="00624D8C" w:rsidRDefault="00024CEB" w:rsidP="00B8049D">
            <w:pPr>
              <w:spacing w:line="240" w:lineRule="auto"/>
              <w:ind w:right="34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bookmarkStart w:id="2" w:name="Besedilo631"/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  <w:bookmarkEnd w:id="2"/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bookmarkStart w:id="3" w:name="Besedilo383"/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szCs w:val="20"/>
              </w:rPr>
              <w:fldChar w:fldCharType="end"/>
            </w:r>
            <w:bookmarkEnd w:id="3"/>
          </w:p>
        </w:tc>
      </w:tr>
      <w:tr w:rsidR="00024CEB" w:rsidRPr="00624D8C" w14:paraId="2A09A6F0" w14:textId="77777777" w:rsidTr="008F132C">
        <w:trPr>
          <w:cantSplit/>
          <w:trHeight w:val="629"/>
          <w:tblHeader/>
        </w:trPr>
        <w:tc>
          <w:tcPr>
            <w:tcW w:w="3707" w:type="dxa"/>
            <w:vAlign w:val="center"/>
          </w:tcPr>
          <w:p w14:paraId="49CE92AF" w14:textId="56AB1C37" w:rsidR="00024CEB" w:rsidRPr="00624D8C" w:rsidRDefault="00024CEB" w:rsidP="007971E7">
            <w:pPr>
              <w:spacing w:line="240" w:lineRule="auto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 xml:space="preserve">Naslov </w:t>
            </w:r>
            <w:r w:rsidR="00D2091C">
              <w:rPr>
                <w:rFonts w:cs="Arial"/>
                <w:szCs w:val="20"/>
              </w:rPr>
              <w:t>ponudnika</w:t>
            </w:r>
            <w:r w:rsidRPr="00624D8C">
              <w:rPr>
                <w:rFonts w:cs="Arial"/>
                <w:szCs w:val="20"/>
              </w:rPr>
              <w:t>:</w:t>
            </w:r>
          </w:p>
        </w:tc>
        <w:tc>
          <w:tcPr>
            <w:tcW w:w="5528" w:type="dxa"/>
            <w:gridSpan w:val="2"/>
            <w:tcBorders>
              <w:bottom w:val="single" w:sz="6" w:space="0" w:color="000000"/>
            </w:tcBorders>
            <w:vAlign w:val="center"/>
          </w:tcPr>
          <w:p w14:paraId="14DE2A4E" w14:textId="77777777" w:rsidR="00024CEB" w:rsidRPr="00624D8C" w:rsidRDefault="00024CEB" w:rsidP="00B8049D">
            <w:pPr>
              <w:spacing w:line="240" w:lineRule="auto"/>
              <w:ind w:right="34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63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  <w:tr w:rsidR="00024CEB" w:rsidRPr="00624D8C" w14:paraId="4DD0ABB4" w14:textId="77777777" w:rsidTr="008F132C">
        <w:trPr>
          <w:trHeight w:val="553"/>
          <w:tblHeader/>
        </w:trPr>
        <w:tc>
          <w:tcPr>
            <w:tcW w:w="3707" w:type="dxa"/>
            <w:vAlign w:val="center"/>
          </w:tcPr>
          <w:p w14:paraId="4F560C4B" w14:textId="77777777" w:rsidR="00024CEB" w:rsidRPr="00624D8C" w:rsidRDefault="00024CEB" w:rsidP="007971E7">
            <w:pPr>
              <w:spacing w:line="240" w:lineRule="auto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5528" w:type="dxa"/>
            <w:gridSpan w:val="2"/>
            <w:vAlign w:val="center"/>
          </w:tcPr>
          <w:p w14:paraId="3322818C" w14:textId="77777777" w:rsidR="00024CEB" w:rsidRPr="00624D8C" w:rsidRDefault="00024CEB" w:rsidP="00B8049D">
            <w:pPr>
              <w:spacing w:line="240" w:lineRule="auto"/>
              <w:ind w:right="34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bookmarkStart w:id="4" w:name="Besedilo632"/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  <w:bookmarkEnd w:id="4"/>
          </w:p>
        </w:tc>
      </w:tr>
      <w:tr w:rsidR="00024CEB" w:rsidRPr="00624D8C" w14:paraId="38C47BE0" w14:textId="77777777" w:rsidTr="008F132C">
        <w:trPr>
          <w:trHeight w:val="553"/>
          <w:tblHeader/>
        </w:trPr>
        <w:tc>
          <w:tcPr>
            <w:tcW w:w="3707" w:type="dxa"/>
            <w:vAlign w:val="center"/>
          </w:tcPr>
          <w:p w14:paraId="5957FC0B" w14:textId="77777777" w:rsidR="00024CEB" w:rsidRPr="00624D8C" w:rsidRDefault="00024CEB" w:rsidP="007971E7">
            <w:pPr>
              <w:spacing w:line="240" w:lineRule="auto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Identifikacijska številka:</w:t>
            </w:r>
          </w:p>
        </w:tc>
        <w:tc>
          <w:tcPr>
            <w:tcW w:w="5528" w:type="dxa"/>
            <w:gridSpan w:val="2"/>
            <w:vAlign w:val="center"/>
          </w:tcPr>
          <w:p w14:paraId="1F6D222B" w14:textId="77777777" w:rsidR="00024CEB" w:rsidRPr="00624D8C" w:rsidRDefault="00024CEB" w:rsidP="00B8049D">
            <w:pPr>
              <w:spacing w:line="240" w:lineRule="auto"/>
              <w:ind w:right="34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SI</w:t>
            </w: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633"/>
                  <w:enabled/>
                  <w:calcOnExit w:val="0"/>
                  <w:textInput/>
                </w:ffData>
              </w:fldChar>
            </w:r>
            <w:bookmarkStart w:id="5" w:name="Besedilo633"/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  <w:bookmarkEnd w:id="5"/>
          </w:p>
        </w:tc>
      </w:tr>
      <w:tr w:rsidR="008B7532" w:rsidRPr="00624D8C" w14:paraId="39FB58B9" w14:textId="77777777" w:rsidTr="008F132C">
        <w:trPr>
          <w:trHeight w:val="553"/>
          <w:tblHeader/>
        </w:trPr>
        <w:tc>
          <w:tcPr>
            <w:tcW w:w="3707" w:type="dxa"/>
            <w:vAlign w:val="center"/>
          </w:tcPr>
          <w:p w14:paraId="7F7780F8" w14:textId="2E22959D" w:rsidR="008B7532" w:rsidRPr="00624D8C" w:rsidRDefault="008B7532" w:rsidP="007971E7">
            <w:pPr>
              <w:spacing w:line="24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Podpisnik pogodbe in funkcija:</w:t>
            </w:r>
          </w:p>
        </w:tc>
        <w:tc>
          <w:tcPr>
            <w:tcW w:w="5528" w:type="dxa"/>
            <w:gridSpan w:val="2"/>
            <w:vAlign w:val="center"/>
          </w:tcPr>
          <w:p w14:paraId="269B96F7" w14:textId="5A530CD3" w:rsidR="008B7532" w:rsidRPr="00624D8C" w:rsidRDefault="008B7532" w:rsidP="00B8049D">
            <w:pPr>
              <w:spacing w:line="240" w:lineRule="auto"/>
              <w:ind w:right="34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632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  <w:tr w:rsidR="00024CEB" w:rsidRPr="00624D8C" w14:paraId="656EE370" w14:textId="77777777" w:rsidTr="008F132C">
        <w:trPr>
          <w:trHeight w:val="553"/>
          <w:tblHeader/>
        </w:trPr>
        <w:tc>
          <w:tcPr>
            <w:tcW w:w="3707" w:type="dxa"/>
            <w:vAlign w:val="center"/>
          </w:tcPr>
          <w:p w14:paraId="172545C4" w14:textId="77777777" w:rsidR="00024CEB" w:rsidRPr="00624D8C" w:rsidRDefault="00024CEB" w:rsidP="007971E7">
            <w:pPr>
              <w:spacing w:line="240" w:lineRule="auto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5528" w:type="dxa"/>
            <w:gridSpan w:val="2"/>
            <w:vAlign w:val="center"/>
          </w:tcPr>
          <w:p w14:paraId="0BF231D8" w14:textId="77777777" w:rsidR="00024CEB" w:rsidRPr="00624D8C" w:rsidRDefault="00024CEB" w:rsidP="00B8049D">
            <w:pPr>
              <w:spacing w:line="240" w:lineRule="auto"/>
              <w:ind w:right="34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635"/>
                  <w:enabled/>
                  <w:calcOnExit w:val="0"/>
                  <w:textInput/>
                </w:ffData>
              </w:fldChar>
            </w:r>
            <w:bookmarkStart w:id="6" w:name="Besedilo635"/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  <w:bookmarkEnd w:id="6"/>
          </w:p>
        </w:tc>
      </w:tr>
      <w:tr w:rsidR="00024CEB" w:rsidRPr="00624D8C" w14:paraId="2D627726" w14:textId="77777777" w:rsidTr="008F132C">
        <w:trPr>
          <w:trHeight w:val="553"/>
          <w:tblHeader/>
        </w:trPr>
        <w:tc>
          <w:tcPr>
            <w:tcW w:w="3707" w:type="dxa"/>
            <w:vAlign w:val="center"/>
          </w:tcPr>
          <w:p w14:paraId="207E2A69" w14:textId="77777777" w:rsidR="00024CEB" w:rsidRPr="00624D8C" w:rsidRDefault="00024CEB" w:rsidP="007971E7">
            <w:pPr>
              <w:pStyle w:val="NavadenTimesNewRoman"/>
              <w:widowControl/>
              <w:jc w:val="both"/>
              <w:rPr>
                <w:rFonts w:cs="Arial"/>
                <w:sz w:val="20"/>
              </w:rPr>
            </w:pPr>
            <w:r w:rsidRPr="00624D8C">
              <w:rPr>
                <w:rFonts w:cs="Arial"/>
                <w:sz w:val="20"/>
              </w:rPr>
              <w:t>E-pošta:</w:t>
            </w:r>
          </w:p>
        </w:tc>
        <w:tc>
          <w:tcPr>
            <w:tcW w:w="5528" w:type="dxa"/>
            <w:gridSpan w:val="2"/>
            <w:vAlign w:val="center"/>
          </w:tcPr>
          <w:p w14:paraId="232DC16F" w14:textId="77777777" w:rsidR="00024CEB" w:rsidRPr="00624D8C" w:rsidRDefault="00024CEB" w:rsidP="00B8049D">
            <w:pPr>
              <w:spacing w:line="240" w:lineRule="auto"/>
              <w:ind w:right="34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637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eastAsia="Arial Unicode MS" w:cs="Arial"/>
                <w:noProof/>
                <w:szCs w:val="20"/>
              </w:rPr>
              <w:t> </w:t>
            </w:r>
            <w:r w:rsidRPr="00624D8C">
              <w:rPr>
                <w:rFonts w:eastAsia="Arial Unicode MS" w:cs="Arial"/>
                <w:noProof/>
                <w:szCs w:val="20"/>
              </w:rPr>
              <w:t> </w:t>
            </w:r>
            <w:r w:rsidRPr="00624D8C">
              <w:rPr>
                <w:rFonts w:eastAsia="Arial Unicode MS" w:cs="Arial"/>
                <w:noProof/>
                <w:szCs w:val="20"/>
              </w:rPr>
              <w:t> </w:t>
            </w:r>
            <w:r w:rsidRPr="00624D8C">
              <w:rPr>
                <w:rFonts w:eastAsia="Arial Unicode MS" w:cs="Arial"/>
                <w:noProof/>
                <w:szCs w:val="20"/>
              </w:rPr>
              <w:t> </w:t>
            </w:r>
            <w:r w:rsidRPr="00624D8C">
              <w:rPr>
                <w:rFonts w:eastAsia="Arial Unicode MS"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  <w:tr w:rsidR="00B8049D" w:rsidRPr="00624D8C" w14:paraId="002C85E3" w14:textId="77777777" w:rsidTr="008F132C">
        <w:trPr>
          <w:trHeight w:val="553"/>
          <w:tblHeader/>
        </w:trPr>
        <w:tc>
          <w:tcPr>
            <w:tcW w:w="6116" w:type="dxa"/>
            <w:gridSpan w:val="2"/>
            <w:vAlign w:val="center"/>
          </w:tcPr>
          <w:p w14:paraId="0A80209A" w14:textId="0EC36116" w:rsidR="00B8049D" w:rsidRPr="00624D8C" w:rsidRDefault="00B8049D" w:rsidP="00B8049D">
            <w:pPr>
              <w:pStyle w:val="NavadenTimesNewRoman"/>
              <w:widowControl/>
              <w:ind w:right="34"/>
              <w:jc w:val="both"/>
              <w:rPr>
                <w:rFonts w:cs="Arial"/>
                <w:sz w:val="20"/>
              </w:rPr>
            </w:pPr>
            <w:r w:rsidRPr="00624D8C">
              <w:rPr>
                <w:rFonts w:cs="Arial"/>
                <w:sz w:val="20"/>
              </w:rPr>
              <w:t xml:space="preserve">Ali je gospodarski subjekt </w:t>
            </w:r>
            <w:proofErr w:type="spellStart"/>
            <w:r w:rsidRPr="00624D8C">
              <w:rPr>
                <w:rFonts w:cs="Arial"/>
                <w:sz w:val="20"/>
              </w:rPr>
              <w:t>mikro</w:t>
            </w:r>
            <w:proofErr w:type="spellEnd"/>
            <w:r w:rsidRPr="00624D8C">
              <w:rPr>
                <w:rFonts w:cs="Arial"/>
                <w:sz w:val="20"/>
              </w:rPr>
              <w:t xml:space="preserve">, malo ali srednje podjetje (glede na kriterije v Priporočilu Komisije 2003/361/ES)? </w:t>
            </w:r>
          </w:p>
        </w:tc>
        <w:tc>
          <w:tcPr>
            <w:tcW w:w="3119" w:type="dxa"/>
            <w:vAlign w:val="center"/>
          </w:tcPr>
          <w:p w14:paraId="706F7D73" w14:textId="771F6908" w:rsidR="00B8049D" w:rsidRPr="00624D8C" w:rsidRDefault="00B8049D" w:rsidP="00B8049D">
            <w:pPr>
              <w:spacing w:line="240" w:lineRule="auto"/>
              <w:ind w:left="167" w:right="-250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 xml:space="preserve">   </w:t>
            </w:r>
            <w:r w:rsidRPr="00624D8C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FORMCHECKBOX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szCs w:val="20"/>
              </w:rPr>
              <w:fldChar w:fldCharType="end"/>
            </w:r>
            <w:r w:rsidRPr="00624D8C">
              <w:rPr>
                <w:rFonts w:cs="Arial"/>
                <w:szCs w:val="20"/>
              </w:rPr>
              <w:t xml:space="preserve"> DA        </w:t>
            </w:r>
            <w:r w:rsidRPr="00624D8C">
              <w:rPr>
                <w:rFonts w:cs="Arial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FORMCHECKBOX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szCs w:val="20"/>
              </w:rPr>
              <w:fldChar w:fldCharType="end"/>
            </w:r>
            <w:r w:rsidRPr="00624D8C">
              <w:rPr>
                <w:rFonts w:cs="Arial"/>
                <w:szCs w:val="20"/>
              </w:rPr>
              <w:t xml:space="preserve"> NE</w:t>
            </w:r>
          </w:p>
        </w:tc>
      </w:tr>
    </w:tbl>
    <w:p w14:paraId="294FF15D" w14:textId="5A44D044" w:rsidR="00024CEB" w:rsidRPr="00624D8C" w:rsidRDefault="00024CEB" w:rsidP="007971E7">
      <w:pPr>
        <w:spacing w:line="240" w:lineRule="auto"/>
        <w:rPr>
          <w:rFonts w:cs="Arial"/>
          <w:szCs w:val="20"/>
        </w:rPr>
      </w:pPr>
    </w:p>
    <w:p w14:paraId="7AEB5738" w14:textId="545EAC4F" w:rsidR="00024CEB" w:rsidRPr="00624D8C" w:rsidRDefault="00024CEB" w:rsidP="00D42234">
      <w:pPr>
        <w:pStyle w:val="Naslov3"/>
        <w:keepLines w:val="0"/>
        <w:numPr>
          <w:ilvl w:val="2"/>
          <w:numId w:val="7"/>
        </w:numPr>
        <w:spacing w:before="0" w:after="0" w:line="240" w:lineRule="auto"/>
        <w:rPr>
          <w:rFonts w:cs="Arial"/>
          <w:szCs w:val="20"/>
        </w:rPr>
      </w:pPr>
      <w:r w:rsidRPr="00624D8C">
        <w:rPr>
          <w:rFonts w:cs="Arial"/>
          <w:szCs w:val="20"/>
        </w:rPr>
        <w:t>Osebe, ki so članice upravnega, vodstvenega ali nadzornega organa gospodarskega subjekta ali ki imajo pooblastila za njegovo zastopanje ali odločanje ali nadzor v njem</w:t>
      </w:r>
    </w:p>
    <w:p w14:paraId="4F0525F2" w14:textId="77777777" w:rsidR="00AB09F4" w:rsidRPr="00624D8C" w:rsidRDefault="00AB09F4" w:rsidP="00AB09F4">
      <w:pPr>
        <w:rPr>
          <w:rFonts w:cs="Arial"/>
          <w:szCs w:val="20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2650"/>
        <w:gridCol w:w="3771"/>
        <w:gridCol w:w="1701"/>
      </w:tblGrid>
      <w:tr w:rsidR="00FB21D8" w:rsidRPr="00624D8C" w14:paraId="4A382DD8" w14:textId="77777777" w:rsidTr="00A071F8">
        <w:tc>
          <w:tcPr>
            <w:tcW w:w="1092" w:type="dxa"/>
            <w:vAlign w:val="center"/>
          </w:tcPr>
          <w:p w14:paraId="317E08C3" w14:textId="77777777" w:rsidR="00FB21D8" w:rsidRPr="00624D8C" w:rsidRDefault="00FB21D8" w:rsidP="00A071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proofErr w:type="spellStart"/>
            <w:r w:rsidRPr="00624D8C">
              <w:rPr>
                <w:rFonts w:cs="Arial"/>
                <w:b/>
                <w:szCs w:val="20"/>
              </w:rPr>
              <w:t>Zap</w:t>
            </w:r>
            <w:proofErr w:type="spellEnd"/>
            <w:r w:rsidRPr="00624D8C">
              <w:rPr>
                <w:rFonts w:cs="Arial"/>
                <w:b/>
                <w:szCs w:val="20"/>
              </w:rPr>
              <w:t>. št.</w:t>
            </w:r>
          </w:p>
        </w:tc>
        <w:tc>
          <w:tcPr>
            <w:tcW w:w="2650" w:type="dxa"/>
            <w:vAlign w:val="center"/>
          </w:tcPr>
          <w:p w14:paraId="4B22FFC6" w14:textId="77777777" w:rsidR="00FB21D8" w:rsidRPr="00624D8C" w:rsidRDefault="00FB21D8" w:rsidP="00A071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624D8C">
              <w:rPr>
                <w:rFonts w:cs="Arial"/>
                <w:b/>
                <w:szCs w:val="20"/>
              </w:rPr>
              <w:t>Ime in priimek</w:t>
            </w:r>
          </w:p>
        </w:tc>
        <w:tc>
          <w:tcPr>
            <w:tcW w:w="3771" w:type="dxa"/>
            <w:vAlign w:val="center"/>
          </w:tcPr>
          <w:p w14:paraId="5FE3F60E" w14:textId="77777777" w:rsidR="00FB21D8" w:rsidRPr="00624D8C" w:rsidRDefault="00FB21D8" w:rsidP="00A071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624D8C">
              <w:rPr>
                <w:rFonts w:cs="Arial"/>
                <w:b/>
                <w:szCs w:val="20"/>
              </w:rPr>
              <w:t>Naslov</w:t>
            </w:r>
          </w:p>
        </w:tc>
        <w:tc>
          <w:tcPr>
            <w:tcW w:w="1701" w:type="dxa"/>
            <w:vAlign w:val="center"/>
          </w:tcPr>
          <w:p w14:paraId="47635EC9" w14:textId="77777777" w:rsidR="00FB21D8" w:rsidRPr="00624D8C" w:rsidRDefault="00FB21D8" w:rsidP="00A071F8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624D8C">
              <w:rPr>
                <w:rFonts w:cs="Arial"/>
                <w:b/>
                <w:szCs w:val="20"/>
              </w:rPr>
              <w:t>Funkcija</w:t>
            </w:r>
          </w:p>
        </w:tc>
      </w:tr>
      <w:tr w:rsidR="002A32AB" w:rsidRPr="00624D8C" w14:paraId="04E5CA7F" w14:textId="77777777" w:rsidTr="00D2091C">
        <w:tc>
          <w:tcPr>
            <w:tcW w:w="1092" w:type="dxa"/>
            <w:vAlign w:val="center"/>
          </w:tcPr>
          <w:p w14:paraId="684395BA" w14:textId="712E2128" w:rsidR="002A32AB" w:rsidRPr="00624D8C" w:rsidRDefault="002A32AB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1.</w:t>
            </w:r>
          </w:p>
        </w:tc>
        <w:tc>
          <w:tcPr>
            <w:tcW w:w="2650" w:type="dxa"/>
            <w:vAlign w:val="center"/>
          </w:tcPr>
          <w:p w14:paraId="03D3EDBF" w14:textId="3061635F" w:rsidR="002A32AB" w:rsidRPr="00624D8C" w:rsidRDefault="002A32AB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771" w:type="dxa"/>
            <w:vAlign w:val="center"/>
          </w:tcPr>
          <w:p w14:paraId="63B8461B" w14:textId="232E08DB" w:rsidR="002A32AB" w:rsidRPr="00624D8C" w:rsidRDefault="002A32AB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F665C0A" w14:textId="38168F21" w:rsidR="002A32AB" w:rsidRPr="00624D8C" w:rsidRDefault="002A32AB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  <w:tr w:rsidR="002A32AB" w:rsidRPr="00624D8C" w14:paraId="1100EB6A" w14:textId="77777777" w:rsidTr="00D2091C">
        <w:tc>
          <w:tcPr>
            <w:tcW w:w="1092" w:type="dxa"/>
            <w:vAlign w:val="center"/>
          </w:tcPr>
          <w:p w14:paraId="7E961BF6" w14:textId="11BAF0B9" w:rsidR="002A32AB" w:rsidRPr="00624D8C" w:rsidRDefault="002A32AB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2.</w:t>
            </w:r>
          </w:p>
        </w:tc>
        <w:tc>
          <w:tcPr>
            <w:tcW w:w="2650" w:type="dxa"/>
            <w:vAlign w:val="center"/>
          </w:tcPr>
          <w:p w14:paraId="5FBBA48D" w14:textId="547DA919" w:rsidR="002A32AB" w:rsidRPr="00624D8C" w:rsidRDefault="002A32AB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771" w:type="dxa"/>
            <w:vAlign w:val="center"/>
          </w:tcPr>
          <w:p w14:paraId="12169335" w14:textId="73CD0230" w:rsidR="002A32AB" w:rsidRPr="00624D8C" w:rsidRDefault="002A32AB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71A24C2" w14:textId="1AD9F10A" w:rsidR="002A32AB" w:rsidRPr="00624D8C" w:rsidRDefault="002A32AB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  <w:tr w:rsidR="002A32AB" w:rsidRPr="00624D8C" w14:paraId="3E3E158B" w14:textId="77777777" w:rsidTr="00D2091C">
        <w:tc>
          <w:tcPr>
            <w:tcW w:w="1092" w:type="dxa"/>
            <w:vAlign w:val="center"/>
          </w:tcPr>
          <w:p w14:paraId="6B53F92D" w14:textId="7853318D" w:rsidR="002A32AB" w:rsidRPr="00624D8C" w:rsidRDefault="002A32AB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3.</w:t>
            </w:r>
          </w:p>
        </w:tc>
        <w:tc>
          <w:tcPr>
            <w:tcW w:w="2650" w:type="dxa"/>
            <w:vAlign w:val="center"/>
          </w:tcPr>
          <w:p w14:paraId="0F8B31FB" w14:textId="3600BB04" w:rsidR="002A32AB" w:rsidRPr="00624D8C" w:rsidRDefault="002A32AB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771" w:type="dxa"/>
            <w:vAlign w:val="center"/>
          </w:tcPr>
          <w:p w14:paraId="7AA12F9D" w14:textId="55134CA3" w:rsidR="002A32AB" w:rsidRPr="00624D8C" w:rsidRDefault="002A32AB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4ACA4E1" w14:textId="606FEE4B" w:rsidR="002A32AB" w:rsidRPr="00624D8C" w:rsidRDefault="002A32AB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  <w:tr w:rsidR="002A32AB" w:rsidRPr="00624D8C" w14:paraId="6828385F" w14:textId="77777777" w:rsidTr="00D2091C">
        <w:tc>
          <w:tcPr>
            <w:tcW w:w="1092" w:type="dxa"/>
            <w:vAlign w:val="center"/>
          </w:tcPr>
          <w:p w14:paraId="6ECD4C1C" w14:textId="7C68CC03" w:rsidR="002A32AB" w:rsidRPr="00624D8C" w:rsidRDefault="002A32AB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4.</w:t>
            </w:r>
          </w:p>
        </w:tc>
        <w:tc>
          <w:tcPr>
            <w:tcW w:w="2650" w:type="dxa"/>
            <w:vAlign w:val="center"/>
          </w:tcPr>
          <w:p w14:paraId="41F08C2D" w14:textId="41158E5C" w:rsidR="002A32AB" w:rsidRPr="00624D8C" w:rsidRDefault="002A32AB" w:rsidP="00D2091C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771" w:type="dxa"/>
            <w:vAlign w:val="center"/>
          </w:tcPr>
          <w:p w14:paraId="27DFEAEF" w14:textId="73033476" w:rsidR="002A32AB" w:rsidRPr="00624D8C" w:rsidRDefault="002A32AB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444A2D9" w14:textId="5D009949" w:rsidR="002A32AB" w:rsidRPr="00624D8C" w:rsidRDefault="002A32AB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  <w:tr w:rsidR="002A32AB" w:rsidRPr="00624D8C" w14:paraId="1AD5506D" w14:textId="77777777" w:rsidTr="00D2091C">
        <w:tc>
          <w:tcPr>
            <w:tcW w:w="1092" w:type="dxa"/>
            <w:vAlign w:val="center"/>
          </w:tcPr>
          <w:p w14:paraId="6A0770AC" w14:textId="2DA670CB" w:rsidR="002A32AB" w:rsidRPr="00624D8C" w:rsidRDefault="002A32AB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5.</w:t>
            </w:r>
          </w:p>
        </w:tc>
        <w:tc>
          <w:tcPr>
            <w:tcW w:w="2650" w:type="dxa"/>
            <w:vAlign w:val="center"/>
          </w:tcPr>
          <w:p w14:paraId="3A7A605C" w14:textId="7B0580A0" w:rsidR="002A32AB" w:rsidRPr="00624D8C" w:rsidRDefault="002A32AB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771" w:type="dxa"/>
            <w:vAlign w:val="center"/>
          </w:tcPr>
          <w:p w14:paraId="48F469A5" w14:textId="1D2464AD" w:rsidR="002A32AB" w:rsidRPr="00624D8C" w:rsidRDefault="002A32AB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385B09D" w14:textId="1836FFB7" w:rsidR="002A32AB" w:rsidRPr="00624D8C" w:rsidRDefault="002A32AB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</w:tbl>
    <w:p w14:paraId="651C028A" w14:textId="107FCD35" w:rsidR="00024CEB" w:rsidRPr="00624D8C" w:rsidRDefault="00024CEB" w:rsidP="007971E7">
      <w:pPr>
        <w:spacing w:line="240" w:lineRule="auto"/>
        <w:rPr>
          <w:rFonts w:cs="Arial"/>
          <w:szCs w:val="20"/>
        </w:rPr>
      </w:pPr>
    </w:p>
    <w:p w14:paraId="3ADA4A56" w14:textId="77777777" w:rsidR="002A32AB" w:rsidRPr="00624D8C" w:rsidRDefault="002A32AB" w:rsidP="00D42234">
      <w:pPr>
        <w:pStyle w:val="Naslov3"/>
        <w:keepLines w:val="0"/>
        <w:numPr>
          <w:ilvl w:val="2"/>
          <w:numId w:val="7"/>
        </w:numPr>
        <w:spacing w:before="120" w:line="240" w:lineRule="auto"/>
        <w:jc w:val="left"/>
        <w:rPr>
          <w:rFonts w:cs="Arial"/>
          <w:szCs w:val="20"/>
        </w:rPr>
      </w:pPr>
      <w:r w:rsidRPr="00624D8C">
        <w:rPr>
          <w:rFonts w:cs="Arial"/>
          <w:szCs w:val="20"/>
        </w:rPr>
        <w:t>Podpisniki pogodbe z navedbo funkcije ter navedbo ali so samostojni ali kolektivni podpisniki</w:t>
      </w:r>
    </w:p>
    <w:p w14:paraId="63629D95" w14:textId="77777777" w:rsidR="002A32AB" w:rsidRPr="00624D8C" w:rsidRDefault="002A32AB" w:rsidP="002A32AB">
      <w:pPr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"/>
        <w:gridCol w:w="3519"/>
        <w:gridCol w:w="2226"/>
        <w:gridCol w:w="2239"/>
      </w:tblGrid>
      <w:tr w:rsidR="002A32AB" w:rsidRPr="00624D8C" w14:paraId="19C56D52" w14:textId="77777777" w:rsidTr="00F90030">
        <w:trPr>
          <w:cantSplit/>
          <w:trHeight w:val="327"/>
          <w:tblHeader/>
        </w:trPr>
        <w:tc>
          <w:tcPr>
            <w:tcW w:w="938" w:type="dxa"/>
          </w:tcPr>
          <w:p w14:paraId="59443CE3" w14:textId="77777777" w:rsidR="002A32AB" w:rsidRPr="00624D8C" w:rsidRDefault="002A32AB" w:rsidP="002A32AB">
            <w:pPr>
              <w:spacing w:before="80" w:after="80"/>
              <w:rPr>
                <w:rFonts w:cs="Arial"/>
                <w:b/>
                <w:szCs w:val="20"/>
              </w:rPr>
            </w:pPr>
            <w:proofErr w:type="spellStart"/>
            <w:r w:rsidRPr="00624D8C">
              <w:rPr>
                <w:rFonts w:cs="Arial"/>
                <w:b/>
                <w:szCs w:val="20"/>
              </w:rPr>
              <w:lastRenderedPageBreak/>
              <w:t>Zap</w:t>
            </w:r>
            <w:proofErr w:type="spellEnd"/>
            <w:r w:rsidRPr="00624D8C">
              <w:rPr>
                <w:rFonts w:cs="Arial"/>
                <w:b/>
                <w:szCs w:val="20"/>
              </w:rPr>
              <w:t>. št.</w:t>
            </w:r>
          </w:p>
        </w:tc>
        <w:tc>
          <w:tcPr>
            <w:tcW w:w="3519" w:type="dxa"/>
          </w:tcPr>
          <w:p w14:paraId="29E0AF8D" w14:textId="77777777" w:rsidR="002A32AB" w:rsidRPr="00624D8C" w:rsidRDefault="002A32AB" w:rsidP="002A32AB">
            <w:pPr>
              <w:spacing w:before="80" w:after="80"/>
              <w:rPr>
                <w:rFonts w:cs="Arial"/>
                <w:b/>
                <w:szCs w:val="20"/>
              </w:rPr>
            </w:pPr>
            <w:r w:rsidRPr="00624D8C">
              <w:rPr>
                <w:rFonts w:cs="Arial"/>
                <w:b/>
                <w:szCs w:val="20"/>
              </w:rPr>
              <w:t>Ime in priimek</w:t>
            </w:r>
          </w:p>
        </w:tc>
        <w:tc>
          <w:tcPr>
            <w:tcW w:w="2226" w:type="dxa"/>
          </w:tcPr>
          <w:p w14:paraId="2BBB7AF5" w14:textId="77777777" w:rsidR="002A32AB" w:rsidRPr="00624D8C" w:rsidRDefault="002A32AB" w:rsidP="002A32AB">
            <w:pPr>
              <w:spacing w:before="80" w:after="80"/>
              <w:rPr>
                <w:rFonts w:cs="Arial"/>
                <w:b/>
                <w:szCs w:val="20"/>
              </w:rPr>
            </w:pPr>
            <w:r w:rsidRPr="00624D8C">
              <w:rPr>
                <w:rFonts w:cs="Arial"/>
                <w:b/>
                <w:szCs w:val="20"/>
              </w:rPr>
              <w:t>Funkcija</w:t>
            </w:r>
          </w:p>
        </w:tc>
        <w:tc>
          <w:tcPr>
            <w:tcW w:w="2239" w:type="dxa"/>
          </w:tcPr>
          <w:p w14:paraId="5268CE76" w14:textId="77777777" w:rsidR="002A32AB" w:rsidRPr="00624D8C" w:rsidRDefault="002A32AB" w:rsidP="002A32AB">
            <w:pPr>
              <w:spacing w:before="80" w:after="80"/>
              <w:rPr>
                <w:rFonts w:cs="Arial"/>
                <w:b/>
                <w:szCs w:val="20"/>
              </w:rPr>
            </w:pPr>
            <w:r w:rsidRPr="00624D8C">
              <w:rPr>
                <w:rFonts w:cs="Arial"/>
                <w:b/>
                <w:szCs w:val="20"/>
              </w:rPr>
              <w:t>Vrsta podpisnika</w:t>
            </w:r>
          </w:p>
        </w:tc>
      </w:tr>
      <w:tr w:rsidR="002A32AB" w:rsidRPr="00624D8C" w14:paraId="248F6533" w14:textId="77777777" w:rsidTr="00F90030">
        <w:trPr>
          <w:cantSplit/>
          <w:trHeight w:val="315"/>
          <w:tblHeader/>
        </w:trPr>
        <w:tc>
          <w:tcPr>
            <w:tcW w:w="938" w:type="dxa"/>
          </w:tcPr>
          <w:p w14:paraId="45FF9E35" w14:textId="77777777" w:rsidR="002A32AB" w:rsidRPr="00624D8C" w:rsidRDefault="002A32AB" w:rsidP="002A32AB">
            <w:pPr>
              <w:spacing w:before="80" w:after="80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1.</w:t>
            </w:r>
          </w:p>
        </w:tc>
        <w:tc>
          <w:tcPr>
            <w:tcW w:w="3519" w:type="dxa"/>
          </w:tcPr>
          <w:p w14:paraId="7A6532AA" w14:textId="77777777" w:rsidR="002A32AB" w:rsidRPr="00624D8C" w:rsidRDefault="002A32AB" w:rsidP="002A32AB">
            <w:pPr>
              <w:spacing w:before="80" w:after="80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226" w:type="dxa"/>
          </w:tcPr>
          <w:p w14:paraId="175594AD" w14:textId="77777777" w:rsidR="002A32AB" w:rsidRPr="00624D8C" w:rsidRDefault="002A32AB" w:rsidP="002A32AB">
            <w:pPr>
              <w:spacing w:before="80" w:after="80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239" w:type="dxa"/>
          </w:tcPr>
          <w:p w14:paraId="4935807F" w14:textId="77777777" w:rsidR="002A32AB" w:rsidRPr="00624D8C" w:rsidRDefault="002A32AB" w:rsidP="002A32AB">
            <w:pPr>
              <w:spacing w:before="80" w:after="80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  <w:tr w:rsidR="002A32AB" w:rsidRPr="00624D8C" w14:paraId="3D267E6D" w14:textId="77777777" w:rsidTr="00F90030">
        <w:trPr>
          <w:cantSplit/>
          <w:trHeight w:val="327"/>
          <w:tblHeader/>
        </w:trPr>
        <w:tc>
          <w:tcPr>
            <w:tcW w:w="938" w:type="dxa"/>
          </w:tcPr>
          <w:p w14:paraId="2C2A1FEF" w14:textId="77777777" w:rsidR="002A32AB" w:rsidRPr="00624D8C" w:rsidRDefault="002A32AB" w:rsidP="002A32AB">
            <w:pPr>
              <w:spacing w:before="80" w:after="80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2.</w:t>
            </w:r>
          </w:p>
        </w:tc>
        <w:tc>
          <w:tcPr>
            <w:tcW w:w="3519" w:type="dxa"/>
          </w:tcPr>
          <w:p w14:paraId="6717D576" w14:textId="77777777" w:rsidR="002A32AB" w:rsidRPr="00624D8C" w:rsidRDefault="002A32AB" w:rsidP="002A32AB">
            <w:pPr>
              <w:spacing w:before="80" w:after="80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226" w:type="dxa"/>
          </w:tcPr>
          <w:p w14:paraId="1864EE34" w14:textId="77777777" w:rsidR="002A32AB" w:rsidRPr="00624D8C" w:rsidRDefault="002A32AB" w:rsidP="002A32AB">
            <w:pPr>
              <w:spacing w:before="80" w:after="80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239" w:type="dxa"/>
          </w:tcPr>
          <w:p w14:paraId="73130EAA" w14:textId="77777777" w:rsidR="002A32AB" w:rsidRPr="00624D8C" w:rsidRDefault="002A32AB" w:rsidP="002A32AB">
            <w:pPr>
              <w:spacing w:before="80" w:after="80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  <w:tr w:rsidR="002A32AB" w:rsidRPr="00624D8C" w14:paraId="74239301" w14:textId="77777777" w:rsidTr="00F90030">
        <w:trPr>
          <w:cantSplit/>
          <w:trHeight w:val="327"/>
          <w:tblHeader/>
        </w:trPr>
        <w:tc>
          <w:tcPr>
            <w:tcW w:w="938" w:type="dxa"/>
          </w:tcPr>
          <w:p w14:paraId="08CD0061" w14:textId="77777777" w:rsidR="002A32AB" w:rsidRPr="00624D8C" w:rsidRDefault="002A32AB" w:rsidP="002A32AB">
            <w:pPr>
              <w:spacing w:before="80" w:after="80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3.</w:t>
            </w:r>
          </w:p>
        </w:tc>
        <w:tc>
          <w:tcPr>
            <w:tcW w:w="3519" w:type="dxa"/>
          </w:tcPr>
          <w:p w14:paraId="3B94487A" w14:textId="77777777" w:rsidR="002A32AB" w:rsidRPr="00624D8C" w:rsidRDefault="002A32AB" w:rsidP="002A32AB">
            <w:pPr>
              <w:spacing w:before="80" w:after="80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226" w:type="dxa"/>
          </w:tcPr>
          <w:p w14:paraId="42AD55D9" w14:textId="77777777" w:rsidR="002A32AB" w:rsidRPr="00624D8C" w:rsidRDefault="002A32AB" w:rsidP="002A32AB">
            <w:pPr>
              <w:spacing w:before="80" w:after="80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239" w:type="dxa"/>
          </w:tcPr>
          <w:p w14:paraId="0EC34465" w14:textId="77777777" w:rsidR="002A32AB" w:rsidRPr="00624D8C" w:rsidRDefault="002A32AB" w:rsidP="002A32AB">
            <w:pPr>
              <w:spacing w:before="80" w:after="80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  <w:tr w:rsidR="002A32AB" w:rsidRPr="00624D8C" w14:paraId="2F1749C6" w14:textId="77777777" w:rsidTr="00F90030">
        <w:trPr>
          <w:cantSplit/>
          <w:trHeight w:val="674"/>
          <w:tblHeader/>
        </w:trPr>
        <w:tc>
          <w:tcPr>
            <w:tcW w:w="938" w:type="dxa"/>
          </w:tcPr>
          <w:p w14:paraId="1A2882C0" w14:textId="77777777" w:rsidR="002A32AB" w:rsidRDefault="002A32AB" w:rsidP="002A32AB">
            <w:pPr>
              <w:spacing w:before="80" w:after="80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4.</w:t>
            </w:r>
          </w:p>
          <w:p w14:paraId="10F2E919" w14:textId="77777777" w:rsidR="004B3321" w:rsidRPr="004B3321" w:rsidRDefault="004B3321" w:rsidP="004B3321">
            <w:pPr>
              <w:rPr>
                <w:rFonts w:cs="Arial"/>
                <w:szCs w:val="20"/>
              </w:rPr>
            </w:pPr>
          </w:p>
          <w:p w14:paraId="5F5D9CBF" w14:textId="77777777" w:rsidR="004B3321" w:rsidRPr="004B3321" w:rsidRDefault="004B3321" w:rsidP="004B3321">
            <w:pPr>
              <w:rPr>
                <w:rFonts w:cs="Arial"/>
                <w:szCs w:val="20"/>
              </w:rPr>
            </w:pPr>
          </w:p>
          <w:p w14:paraId="13CB9609" w14:textId="77777777" w:rsidR="004B3321" w:rsidRPr="004B3321" w:rsidRDefault="004B3321" w:rsidP="004B3321">
            <w:pPr>
              <w:rPr>
                <w:rFonts w:cs="Arial"/>
                <w:szCs w:val="20"/>
              </w:rPr>
            </w:pPr>
          </w:p>
        </w:tc>
        <w:tc>
          <w:tcPr>
            <w:tcW w:w="3519" w:type="dxa"/>
          </w:tcPr>
          <w:p w14:paraId="044796BD" w14:textId="66A03D08" w:rsidR="002A32AB" w:rsidRPr="00624D8C" w:rsidRDefault="002A32AB" w:rsidP="00C20402">
            <w:pPr>
              <w:tabs>
                <w:tab w:val="left" w:pos="2477"/>
              </w:tabs>
              <w:spacing w:before="80" w:after="80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  <w:r w:rsidR="00C20402">
              <w:rPr>
                <w:rFonts w:cs="Arial"/>
                <w:szCs w:val="20"/>
              </w:rPr>
              <w:tab/>
            </w:r>
          </w:p>
        </w:tc>
        <w:tc>
          <w:tcPr>
            <w:tcW w:w="2226" w:type="dxa"/>
          </w:tcPr>
          <w:p w14:paraId="496E7E5E" w14:textId="77777777" w:rsidR="002A32AB" w:rsidRPr="00624D8C" w:rsidRDefault="002A32AB" w:rsidP="002A32AB">
            <w:pPr>
              <w:spacing w:before="80" w:after="80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2239" w:type="dxa"/>
          </w:tcPr>
          <w:p w14:paraId="2EF2AE59" w14:textId="77777777" w:rsidR="002A32AB" w:rsidRPr="00624D8C" w:rsidRDefault="002A32AB" w:rsidP="002A32AB">
            <w:pPr>
              <w:spacing w:before="80" w:after="80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</w:tbl>
    <w:p w14:paraId="18AA058C" w14:textId="77777777" w:rsidR="00F90030" w:rsidRDefault="00F90030" w:rsidP="00F90030">
      <w:pPr>
        <w:pStyle w:val="Naslov2"/>
        <w:keepLines w:val="0"/>
        <w:numPr>
          <w:ilvl w:val="0"/>
          <w:numId w:val="0"/>
        </w:numPr>
        <w:spacing w:before="0" w:after="0" w:line="240" w:lineRule="auto"/>
        <w:rPr>
          <w:rFonts w:cs="Arial"/>
          <w:szCs w:val="20"/>
        </w:rPr>
      </w:pPr>
    </w:p>
    <w:p w14:paraId="428BD956" w14:textId="7E0ECBB6" w:rsidR="00024CEB" w:rsidRPr="00624D8C" w:rsidRDefault="00024CEB" w:rsidP="00D42234">
      <w:pPr>
        <w:pStyle w:val="Naslov2"/>
        <w:keepLines w:val="0"/>
        <w:numPr>
          <w:ilvl w:val="1"/>
          <w:numId w:val="7"/>
        </w:numPr>
        <w:spacing w:before="0" w:after="0" w:line="240" w:lineRule="auto"/>
        <w:rPr>
          <w:rFonts w:cs="Arial"/>
          <w:szCs w:val="20"/>
        </w:rPr>
      </w:pPr>
      <w:r w:rsidRPr="00624D8C">
        <w:rPr>
          <w:rFonts w:cs="Arial"/>
          <w:szCs w:val="20"/>
        </w:rPr>
        <w:t>SKUPNA PONUDBA</w:t>
      </w:r>
    </w:p>
    <w:p w14:paraId="0A1D8340" w14:textId="77777777" w:rsidR="00024CEB" w:rsidRPr="00624D8C" w:rsidRDefault="00024CEB" w:rsidP="007971E7">
      <w:pPr>
        <w:spacing w:line="240" w:lineRule="auto"/>
        <w:rPr>
          <w:rFonts w:cs="Arial"/>
          <w:szCs w:val="20"/>
        </w:rPr>
      </w:pPr>
    </w:p>
    <w:p w14:paraId="2940DAE9" w14:textId="68CF2840" w:rsidR="00024CEB" w:rsidRPr="00624D8C" w:rsidRDefault="00024CEB" w:rsidP="007971E7">
      <w:pPr>
        <w:spacing w:line="240" w:lineRule="auto"/>
        <w:rPr>
          <w:rFonts w:cs="Arial"/>
          <w:szCs w:val="20"/>
        </w:rPr>
      </w:pPr>
      <w:r w:rsidRPr="00624D8C">
        <w:rPr>
          <w:rFonts w:cs="Arial"/>
          <w:szCs w:val="20"/>
        </w:rPr>
        <w:t>Pri javnem naročil</w:t>
      </w:r>
      <w:r w:rsidR="005661E6">
        <w:rPr>
          <w:rFonts w:cs="Arial"/>
          <w:szCs w:val="20"/>
        </w:rPr>
        <w:t>u</w:t>
      </w:r>
      <w:r w:rsidRPr="00624D8C">
        <w:rPr>
          <w:rFonts w:cs="Arial"/>
          <w:szCs w:val="20"/>
        </w:rPr>
        <w:t xml:space="preserve"> z oznako </w:t>
      </w:r>
      <w:r w:rsidR="007A1B7F" w:rsidRPr="00624D8C">
        <w:rPr>
          <w:rFonts w:cs="Arial"/>
          <w:szCs w:val="20"/>
        </w:rPr>
        <w:t>NMV</w:t>
      </w:r>
      <w:r w:rsidRPr="00624D8C">
        <w:rPr>
          <w:rFonts w:cs="Arial"/>
          <w:szCs w:val="20"/>
        </w:rPr>
        <w:t>-</w:t>
      </w:r>
      <w:r w:rsidR="00477C0B">
        <w:rPr>
          <w:rFonts w:cs="Arial"/>
          <w:szCs w:val="20"/>
        </w:rPr>
        <w:t>0</w:t>
      </w:r>
      <w:r w:rsidR="00C20402">
        <w:rPr>
          <w:rFonts w:cs="Arial"/>
          <w:szCs w:val="20"/>
        </w:rPr>
        <w:t>4</w:t>
      </w:r>
      <w:r w:rsidR="00EF0200">
        <w:rPr>
          <w:rFonts w:cs="Arial"/>
          <w:szCs w:val="20"/>
        </w:rPr>
        <w:t>/</w:t>
      </w:r>
      <w:r w:rsidRPr="00624D8C">
        <w:rPr>
          <w:rFonts w:cs="Arial"/>
          <w:szCs w:val="20"/>
        </w:rPr>
        <w:t>20</w:t>
      </w:r>
      <w:r w:rsidR="00D2091C">
        <w:rPr>
          <w:rFonts w:cs="Arial"/>
          <w:szCs w:val="20"/>
        </w:rPr>
        <w:t>2</w:t>
      </w:r>
      <w:r w:rsidR="00477C0B">
        <w:rPr>
          <w:rFonts w:cs="Arial"/>
          <w:szCs w:val="20"/>
        </w:rPr>
        <w:t>6</w:t>
      </w:r>
      <w:r w:rsidRPr="00624D8C">
        <w:rPr>
          <w:rFonts w:cs="Arial"/>
          <w:szCs w:val="20"/>
        </w:rPr>
        <w:t xml:space="preserve"> sodelujemo</w:t>
      </w:r>
      <w:r w:rsidR="00D2091C">
        <w:rPr>
          <w:rFonts w:cs="Arial"/>
          <w:szCs w:val="20"/>
        </w:rPr>
        <w:t xml:space="preserve"> z</w:t>
      </w:r>
      <w:r w:rsidRPr="00624D8C">
        <w:rPr>
          <w:rFonts w:cs="Arial"/>
          <w:szCs w:val="20"/>
        </w:rPr>
        <w:t xml:space="preserve"> naslednji</w:t>
      </w:r>
      <w:r w:rsidR="00D2091C">
        <w:rPr>
          <w:rFonts w:cs="Arial"/>
          <w:szCs w:val="20"/>
        </w:rPr>
        <w:t>mi</w:t>
      </w:r>
      <w:r w:rsidRPr="00624D8C">
        <w:rPr>
          <w:rFonts w:cs="Arial"/>
          <w:szCs w:val="20"/>
        </w:rPr>
        <w:t xml:space="preserve"> gospodarskimi subjekti:</w:t>
      </w:r>
    </w:p>
    <w:p w14:paraId="381ADA03" w14:textId="77777777" w:rsidR="00024CEB" w:rsidRPr="00624D8C" w:rsidRDefault="00024CEB" w:rsidP="007971E7">
      <w:pPr>
        <w:spacing w:line="240" w:lineRule="auto"/>
        <w:rPr>
          <w:rFonts w:cs="Arial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5"/>
        <w:gridCol w:w="8129"/>
      </w:tblGrid>
      <w:tr w:rsidR="00024CEB" w:rsidRPr="00624D8C" w14:paraId="1231DF0D" w14:textId="77777777" w:rsidTr="007A1B7F">
        <w:trPr>
          <w:trHeight w:val="397"/>
        </w:trPr>
        <w:tc>
          <w:tcPr>
            <w:tcW w:w="828" w:type="dxa"/>
            <w:vAlign w:val="center"/>
          </w:tcPr>
          <w:p w14:paraId="792A75DC" w14:textId="77777777" w:rsidR="00024CEB" w:rsidRPr="00624D8C" w:rsidRDefault="00024CEB" w:rsidP="00D2091C">
            <w:pPr>
              <w:spacing w:line="240" w:lineRule="auto"/>
              <w:jc w:val="center"/>
              <w:rPr>
                <w:rFonts w:cs="Arial"/>
                <w:b/>
                <w:szCs w:val="20"/>
              </w:rPr>
            </w:pPr>
            <w:proofErr w:type="spellStart"/>
            <w:r w:rsidRPr="00624D8C">
              <w:rPr>
                <w:rFonts w:cs="Arial"/>
                <w:b/>
                <w:szCs w:val="20"/>
              </w:rPr>
              <w:t>Zap</w:t>
            </w:r>
            <w:proofErr w:type="spellEnd"/>
            <w:r w:rsidRPr="00624D8C">
              <w:rPr>
                <w:rFonts w:cs="Arial"/>
                <w:b/>
                <w:szCs w:val="20"/>
              </w:rPr>
              <w:t>. št.</w:t>
            </w:r>
          </w:p>
        </w:tc>
        <w:tc>
          <w:tcPr>
            <w:tcW w:w="8244" w:type="dxa"/>
            <w:vAlign w:val="center"/>
          </w:tcPr>
          <w:p w14:paraId="6CF871C7" w14:textId="77777777" w:rsidR="00024CEB" w:rsidRPr="00624D8C" w:rsidRDefault="00024CEB" w:rsidP="00D2091C">
            <w:pPr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624D8C">
              <w:rPr>
                <w:rFonts w:cs="Arial"/>
                <w:b/>
                <w:szCs w:val="20"/>
              </w:rPr>
              <w:t>Naziv gospodarskega subjekta</w:t>
            </w:r>
          </w:p>
        </w:tc>
      </w:tr>
      <w:tr w:rsidR="00024CEB" w:rsidRPr="00624D8C" w14:paraId="2BEB59C2" w14:textId="77777777" w:rsidTr="007A1B7F">
        <w:trPr>
          <w:trHeight w:val="397"/>
        </w:trPr>
        <w:tc>
          <w:tcPr>
            <w:tcW w:w="828" w:type="dxa"/>
            <w:vAlign w:val="center"/>
          </w:tcPr>
          <w:p w14:paraId="1E469DA9" w14:textId="77777777" w:rsidR="00024CEB" w:rsidRPr="00624D8C" w:rsidRDefault="00024CEB" w:rsidP="00D2091C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1.</w:t>
            </w:r>
          </w:p>
        </w:tc>
        <w:tc>
          <w:tcPr>
            <w:tcW w:w="8244" w:type="dxa"/>
            <w:vAlign w:val="center"/>
          </w:tcPr>
          <w:p w14:paraId="161B2F1E" w14:textId="77777777" w:rsidR="00024CEB" w:rsidRPr="00624D8C" w:rsidRDefault="00024CEB" w:rsidP="007971E7">
            <w:pPr>
              <w:spacing w:line="240" w:lineRule="auto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bookmarkStart w:id="7" w:name="Besedilo676"/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  <w:bookmarkEnd w:id="7"/>
          </w:p>
        </w:tc>
      </w:tr>
      <w:tr w:rsidR="00024CEB" w:rsidRPr="00624D8C" w14:paraId="2F2DCDB4" w14:textId="77777777" w:rsidTr="007A1B7F">
        <w:trPr>
          <w:trHeight w:val="397"/>
        </w:trPr>
        <w:tc>
          <w:tcPr>
            <w:tcW w:w="828" w:type="dxa"/>
            <w:vAlign w:val="center"/>
          </w:tcPr>
          <w:p w14:paraId="7EDF225E" w14:textId="77777777" w:rsidR="00024CEB" w:rsidRPr="00624D8C" w:rsidRDefault="00024CEB" w:rsidP="00D2091C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2.</w:t>
            </w:r>
          </w:p>
        </w:tc>
        <w:tc>
          <w:tcPr>
            <w:tcW w:w="8244" w:type="dxa"/>
            <w:vAlign w:val="center"/>
          </w:tcPr>
          <w:p w14:paraId="51366782" w14:textId="77777777" w:rsidR="00024CEB" w:rsidRPr="00624D8C" w:rsidRDefault="00024CEB" w:rsidP="007971E7">
            <w:pPr>
              <w:spacing w:line="240" w:lineRule="auto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bookmarkStart w:id="8" w:name="Besedilo677"/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  <w:bookmarkEnd w:id="8"/>
          </w:p>
        </w:tc>
      </w:tr>
      <w:tr w:rsidR="00024CEB" w:rsidRPr="00624D8C" w14:paraId="726348D5" w14:textId="77777777" w:rsidTr="007A1B7F">
        <w:trPr>
          <w:trHeight w:val="397"/>
        </w:trPr>
        <w:tc>
          <w:tcPr>
            <w:tcW w:w="828" w:type="dxa"/>
            <w:vAlign w:val="center"/>
          </w:tcPr>
          <w:p w14:paraId="0B394650" w14:textId="77777777" w:rsidR="00024CEB" w:rsidRPr="00624D8C" w:rsidRDefault="00024CEB" w:rsidP="00D2091C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3.</w:t>
            </w:r>
          </w:p>
        </w:tc>
        <w:tc>
          <w:tcPr>
            <w:tcW w:w="8244" w:type="dxa"/>
            <w:vAlign w:val="center"/>
          </w:tcPr>
          <w:p w14:paraId="2F4B2F53" w14:textId="77777777" w:rsidR="00024CEB" w:rsidRPr="00624D8C" w:rsidRDefault="00024CEB" w:rsidP="007971E7">
            <w:pPr>
              <w:spacing w:line="240" w:lineRule="auto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bookmarkStart w:id="9" w:name="Besedilo678"/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  <w:bookmarkEnd w:id="9"/>
          </w:p>
        </w:tc>
      </w:tr>
      <w:tr w:rsidR="00024CEB" w:rsidRPr="00624D8C" w14:paraId="48F115E3" w14:textId="77777777" w:rsidTr="007A1B7F">
        <w:trPr>
          <w:trHeight w:val="397"/>
        </w:trPr>
        <w:tc>
          <w:tcPr>
            <w:tcW w:w="828" w:type="dxa"/>
            <w:vAlign w:val="center"/>
          </w:tcPr>
          <w:p w14:paraId="65EE10BB" w14:textId="77777777" w:rsidR="00024CEB" w:rsidRPr="00624D8C" w:rsidRDefault="00024CEB" w:rsidP="00D2091C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4.</w:t>
            </w:r>
          </w:p>
        </w:tc>
        <w:tc>
          <w:tcPr>
            <w:tcW w:w="8244" w:type="dxa"/>
            <w:vAlign w:val="center"/>
          </w:tcPr>
          <w:p w14:paraId="7904D1C9" w14:textId="77777777" w:rsidR="00024CEB" w:rsidRPr="00624D8C" w:rsidRDefault="00024CEB" w:rsidP="007971E7">
            <w:pPr>
              <w:spacing w:line="240" w:lineRule="auto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bookmarkStart w:id="10" w:name="Besedilo679"/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  <w:bookmarkEnd w:id="10"/>
          </w:p>
        </w:tc>
      </w:tr>
      <w:tr w:rsidR="00024CEB" w:rsidRPr="00624D8C" w14:paraId="7CDE6ADE" w14:textId="77777777" w:rsidTr="007A1B7F">
        <w:trPr>
          <w:trHeight w:val="397"/>
        </w:trPr>
        <w:tc>
          <w:tcPr>
            <w:tcW w:w="828" w:type="dxa"/>
            <w:vAlign w:val="center"/>
          </w:tcPr>
          <w:p w14:paraId="63E187B2" w14:textId="77777777" w:rsidR="00024CEB" w:rsidRPr="00624D8C" w:rsidRDefault="00024CEB" w:rsidP="00D2091C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5.</w:t>
            </w:r>
          </w:p>
        </w:tc>
        <w:tc>
          <w:tcPr>
            <w:tcW w:w="8244" w:type="dxa"/>
            <w:vAlign w:val="center"/>
          </w:tcPr>
          <w:p w14:paraId="5E1F9686" w14:textId="77777777" w:rsidR="00024CEB" w:rsidRPr="00624D8C" w:rsidRDefault="00024CEB" w:rsidP="007971E7">
            <w:pPr>
              <w:spacing w:line="240" w:lineRule="auto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680"/>
                  <w:enabled/>
                  <w:calcOnExit w:val="0"/>
                  <w:textInput/>
                </w:ffData>
              </w:fldChar>
            </w:r>
            <w:bookmarkStart w:id="11" w:name="Besedilo680"/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  <w:bookmarkEnd w:id="11"/>
          </w:p>
        </w:tc>
      </w:tr>
    </w:tbl>
    <w:p w14:paraId="0726B87F" w14:textId="7380A332" w:rsidR="002A32AB" w:rsidRPr="00624D8C" w:rsidRDefault="002A32AB" w:rsidP="007971E7">
      <w:pPr>
        <w:spacing w:line="240" w:lineRule="auto"/>
        <w:rPr>
          <w:rFonts w:cs="Arial"/>
          <w:szCs w:val="20"/>
        </w:rPr>
      </w:pPr>
    </w:p>
    <w:p w14:paraId="2901A4CF" w14:textId="1C228F65" w:rsidR="004525D8" w:rsidRPr="00624D8C" w:rsidRDefault="004525D8">
      <w:pPr>
        <w:spacing w:line="240" w:lineRule="auto"/>
        <w:jc w:val="left"/>
        <w:rPr>
          <w:rFonts w:cs="Arial"/>
          <w:szCs w:val="20"/>
        </w:rPr>
      </w:pPr>
    </w:p>
    <w:p w14:paraId="5512260D" w14:textId="2D6D8E82" w:rsidR="00024CEB" w:rsidRPr="00624D8C" w:rsidRDefault="00024CEB" w:rsidP="00D42234">
      <w:pPr>
        <w:pStyle w:val="Naslov3"/>
        <w:keepLines w:val="0"/>
        <w:numPr>
          <w:ilvl w:val="2"/>
          <w:numId w:val="7"/>
        </w:numPr>
        <w:spacing w:before="0" w:after="0" w:line="240" w:lineRule="auto"/>
        <w:rPr>
          <w:rFonts w:cs="Arial"/>
          <w:szCs w:val="20"/>
        </w:rPr>
      </w:pPr>
      <w:r w:rsidRPr="00624D8C">
        <w:rPr>
          <w:rFonts w:cs="Arial"/>
          <w:szCs w:val="20"/>
        </w:rPr>
        <w:t>POSLOVNI PODATKI GOSPODARSKEGA SUBJEKTA IZ SKUPNE PONUDBE*</w:t>
      </w:r>
    </w:p>
    <w:p w14:paraId="5F00EC30" w14:textId="77777777" w:rsidR="007971E7" w:rsidRPr="00624D8C" w:rsidRDefault="007971E7" w:rsidP="007971E7">
      <w:pPr>
        <w:rPr>
          <w:rFonts w:cs="Arial"/>
          <w:szCs w:val="20"/>
        </w:rPr>
      </w:pPr>
    </w:p>
    <w:p w14:paraId="344A98FD" w14:textId="49D8EE90" w:rsidR="00024CEB" w:rsidRPr="00624D8C" w:rsidRDefault="00024CEB" w:rsidP="00D42234">
      <w:pPr>
        <w:pStyle w:val="Naslov2"/>
        <w:keepLines w:val="0"/>
        <w:numPr>
          <w:ilvl w:val="3"/>
          <w:numId w:val="7"/>
        </w:numPr>
        <w:spacing w:before="0" w:after="0" w:line="240" w:lineRule="auto"/>
        <w:rPr>
          <w:rFonts w:cs="Arial"/>
          <w:i/>
          <w:szCs w:val="20"/>
        </w:rPr>
      </w:pPr>
      <w:r w:rsidRPr="00624D8C">
        <w:rPr>
          <w:rFonts w:cs="Arial"/>
          <w:i/>
          <w:szCs w:val="20"/>
        </w:rPr>
        <w:t>Podatki o gospodarskem subjektu</w:t>
      </w:r>
    </w:p>
    <w:p w14:paraId="2244E61A" w14:textId="77777777" w:rsidR="007971E7" w:rsidRPr="00624D8C" w:rsidRDefault="007971E7" w:rsidP="007971E7">
      <w:pPr>
        <w:rPr>
          <w:rFonts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848"/>
        <w:gridCol w:w="5224"/>
      </w:tblGrid>
      <w:tr w:rsidR="00024CEB" w:rsidRPr="00624D8C" w14:paraId="03D02C29" w14:textId="77777777" w:rsidTr="007971E7">
        <w:trPr>
          <w:trHeight w:val="397"/>
          <w:tblHeader/>
        </w:trPr>
        <w:tc>
          <w:tcPr>
            <w:tcW w:w="3848" w:type="dxa"/>
            <w:vAlign w:val="center"/>
          </w:tcPr>
          <w:p w14:paraId="2CDBFAB4" w14:textId="77777777" w:rsidR="00024CEB" w:rsidRPr="00624D8C" w:rsidRDefault="00024CEB" w:rsidP="007971E7">
            <w:pPr>
              <w:spacing w:line="240" w:lineRule="auto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5224" w:type="dxa"/>
            <w:tcBorders>
              <w:bottom w:val="single" w:sz="6" w:space="0" w:color="000000"/>
            </w:tcBorders>
            <w:vAlign w:val="center"/>
          </w:tcPr>
          <w:p w14:paraId="0E2D883C" w14:textId="77777777" w:rsidR="00024CEB" w:rsidRPr="00624D8C" w:rsidRDefault="00024CEB" w:rsidP="007971E7">
            <w:pPr>
              <w:spacing w:line="240" w:lineRule="auto"/>
              <w:ind w:right="-1492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bookmarkStart w:id="12" w:name="Besedilo683"/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  <w:bookmarkEnd w:id="12"/>
          </w:p>
        </w:tc>
      </w:tr>
      <w:tr w:rsidR="00024CEB" w:rsidRPr="00624D8C" w14:paraId="58CD5D10" w14:textId="77777777" w:rsidTr="007971E7">
        <w:trPr>
          <w:trHeight w:val="397"/>
          <w:tblHeader/>
        </w:trPr>
        <w:tc>
          <w:tcPr>
            <w:tcW w:w="3848" w:type="dxa"/>
            <w:vAlign w:val="center"/>
          </w:tcPr>
          <w:p w14:paraId="643AC382" w14:textId="77777777" w:rsidR="00024CEB" w:rsidRPr="00624D8C" w:rsidRDefault="00024CEB" w:rsidP="007971E7">
            <w:pPr>
              <w:spacing w:line="240" w:lineRule="auto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5224" w:type="dxa"/>
            <w:tcBorders>
              <w:bottom w:val="single" w:sz="6" w:space="0" w:color="000000"/>
            </w:tcBorders>
            <w:vAlign w:val="center"/>
          </w:tcPr>
          <w:p w14:paraId="3D6B4F48" w14:textId="77777777" w:rsidR="00024CEB" w:rsidRPr="00624D8C" w:rsidRDefault="00024CEB" w:rsidP="007971E7">
            <w:pPr>
              <w:spacing w:line="240" w:lineRule="auto"/>
              <w:ind w:right="-1492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  <w:tr w:rsidR="00024CEB" w:rsidRPr="00624D8C" w14:paraId="31798702" w14:textId="77777777" w:rsidTr="007971E7">
        <w:trPr>
          <w:trHeight w:val="397"/>
          <w:tblHeader/>
        </w:trPr>
        <w:tc>
          <w:tcPr>
            <w:tcW w:w="3848" w:type="dxa"/>
            <w:vAlign w:val="center"/>
          </w:tcPr>
          <w:p w14:paraId="59781BD5" w14:textId="77777777" w:rsidR="00024CEB" w:rsidRPr="00624D8C" w:rsidRDefault="00024CEB" w:rsidP="007971E7">
            <w:pPr>
              <w:spacing w:line="240" w:lineRule="auto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5224" w:type="dxa"/>
            <w:vAlign w:val="center"/>
          </w:tcPr>
          <w:p w14:paraId="6FD09F3B" w14:textId="77777777" w:rsidR="00024CEB" w:rsidRPr="00624D8C" w:rsidRDefault="00024CEB" w:rsidP="007971E7">
            <w:pPr>
              <w:spacing w:line="240" w:lineRule="auto"/>
              <w:ind w:right="-1492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bookmarkStart w:id="13" w:name="Besedilo684"/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  <w:bookmarkEnd w:id="13"/>
          </w:p>
        </w:tc>
      </w:tr>
      <w:tr w:rsidR="00024CEB" w:rsidRPr="00624D8C" w14:paraId="74E1ED8C" w14:textId="77777777" w:rsidTr="007971E7">
        <w:trPr>
          <w:trHeight w:val="397"/>
          <w:tblHeader/>
        </w:trPr>
        <w:tc>
          <w:tcPr>
            <w:tcW w:w="3848" w:type="dxa"/>
            <w:vAlign w:val="center"/>
          </w:tcPr>
          <w:p w14:paraId="1E3D12D9" w14:textId="77777777" w:rsidR="00024CEB" w:rsidRPr="00624D8C" w:rsidRDefault="00024CEB" w:rsidP="007971E7">
            <w:pPr>
              <w:spacing w:line="240" w:lineRule="auto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Identifikacijska številka:</w:t>
            </w:r>
          </w:p>
        </w:tc>
        <w:tc>
          <w:tcPr>
            <w:tcW w:w="5224" w:type="dxa"/>
            <w:vAlign w:val="center"/>
          </w:tcPr>
          <w:p w14:paraId="2808CE5F" w14:textId="77777777" w:rsidR="00024CEB" w:rsidRPr="00624D8C" w:rsidRDefault="00024CEB" w:rsidP="007971E7">
            <w:pPr>
              <w:spacing w:line="240" w:lineRule="auto"/>
              <w:ind w:right="-1492"/>
              <w:rPr>
                <w:rFonts w:cs="Arial"/>
                <w:szCs w:val="20"/>
              </w:rPr>
            </w:pPr>
            <w:r w:rsidRPr="00461E80">
              <w:rPr>
                <w:rFonts w:cs="Arial"/>
                <w:szCs w:val="20"/>
              </w:rPr>
              <w:t>SI</w:t>
            </w:r>
            <w:r w:rsidRPr="00624D8C">
              <w:rPr>
                <w:rFonts w:cs="Arial"/>
                <w:color w:val="1F497D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bookmarkStart w:id="14" w:name="Besedilo682"/>
            <w:r w:rsidRPr="00624D8C">
              <w:rPr>
                <w:rFonts w:cs="Arial"/>
                <w:color w:val="1F497D"/>
                <w:szCs w:val="20"/>
              </w:rPr>
              <w:instrText xml:space="preserve"> FORMTEXT </w:instrText>
            </w:r>
            <w:r w:rsidRPr="00624D8C">
              <w:rPr>
                <w:rFonts w:cs="Arial"/>
                <w:color w:val="1F497D"/>
                <w:szCs w:val="20"/>
              </w:rPr>
            </w:r>
            <w:r w:rsidRPr="00624D8C">
              <w:rPr>
                <w:rFonts w:cs="Arial"/>
                <w:color w:val="1F497D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color w:val="1F497D"/>
                <w:szCs w:val="20"/>
              </w:rPr>
              <w:t> </w:t>
            </w:r>
            <w:r w:rsidRPr="00624D8C">
              <w:rPr>
                <w:rFonts w:cs="Arial"/>
                <w:noProof/>
                <w:color w:val="1F497D"/>
                <w:szCs w:val="20"/>
              </w:rPr>
              <w:t> </w:t>
            </w:r>
            <w:r w:rsidRPr="00624D8C">
              <w:rPr>
                <w:rFonts w:cs="Arial"/>
                <w:noProof/>
                <w:color w:val="1F497D"/>
                <w:szCs w:val="20"/>
              </w:rPr>
              <w:t> </w:t>
            </w:r>
            <w:r w:rsidRPr="00624D8C">
              <w:rPr>
                <w:rFonts w:cs="Arial"/>
                <w:noProof/>
                <w:color w:val="1F497D"/>
                <w:szCs w:val="20"/>
              </w:rPr>
              <w:t> </w:t>
            </w:r>
            <w:r w:rsidRPr="00624D8C">
              <w:rPr>
                <w:rFonts w:cs="Arial"/>
                <w:noProof/>
                <w:color w:val="1F497D"/>
                <w:szCs w:val="20"/>
              </w:rPr>
              <w:t> </w:t>
            </w:r>
            <w:r w:rsidRPr="00624D8C">
              <w:rPr>
                <w:rFonts w:cs="Arial"/>
                <w:color w:val="1F497D"/>
                <w:szCs w:val="20"/>
              </w:rPr>
              <w:fldChar w:fldCharType="end"/>
            </w:r>
            <w:bookmarkEnd w:id="14"/>
          </w:p>
        </w:tc>
      </w:tr>
      <w:tr w:rsidR="00024CEB" w:rsidRPr="00624D8C" w14:paraId="2DFE4E14" w14:textId="77777777" w:rsidTr="007971E7">
        <w:trPr>
          <w:trHeight w:val="397"/>
          <w:tblHeader/>
        </w:trPr>
        <w:tc>
          <w:tcPr>
            <w:tcW w:w="3848" w:type="dxa"/>
            <w:vAlign w:val="center"/>
          </w:tcPr>
          <w:p w14:paraId="012FAB60" w14:textId="77777777" w:rsidR="00024CEB" w:rsidRPr="00624D8C" w:rsidRDefault="00024CEB" w:rsidP="007971E7">
            <w:pPr>
              <w:spacing w:line="240" w:lineRule="auto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5224" w:type="dxa"/>
            <w:vAlign w:val="center"/>
          </w:tcPr>
          <w:p w14:paraId="1CCE361A" w14:textId="77777777" w:rsidR="00024CEB" w:rsidRPr="00624D8C" w:rsidRDefault="00024CEB" w:rsidP="007971E7">
            <w:pPr>
              <w:spacing w:line="240" w:lineRule="auto"/>
              <w:ind w:right="-1492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bookmarkStart w:id="15" w:name="Besedilo686"/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  <w:bookmarkEnd w:id="15"/>
          </w:p>
        </w:tc>
      </w:tr>
      <w:tr w:rsidR="00024CEB" w:rsidRPr="00624D8C" w14:paraId="7F62681A" w14:textId="77777777" w:rsidTr="007971E7">
        <w:trPr>
          <w:trHeight w:val="397"/>
          <w:tblHeader/>
        </w:trPr>
        <w:tc>
          <w:tcPr>
            <w:tcW w:w="3848" w:type="dxa"/>
            <w:vAlign w:val="center"/>
          </w:tcPr>
          <w:p w14:paraId="22DE258E" w14:textId="77777777" w:rsidR="00024CEB" w:rsidRPr="00624D8C" w:rsidRDefault="00024CEB" w:rsidP="007971E7">
            <w:pPr>
              <w:pStyle w:val="NavadenTimesNewRoman"/>
              <w:widowControl/>
              <w:jc w:val="both"/>
              <w:rPr>
                <w:rFonts w:cs="Arial"/>
                <w:sz w:val="20"/>
              </w:rPr>
            </w:pPr>
            <w:r w:rsidRPr="00624D8C">
              <w:rPr>
                <w:rFonts w:cs="Arial"/>
                <w:sz w:val="20"/>
              </w:rPr>
              <w:t>E-pošta:</w:t>
            </w:r>
          </w:p>
        </w:tc>
        <w:tc>
          <w:tcPr>
            <w:tcW w:w="5224" w:type="dxa"/>
            <w:vAlign w:val="center"/>
          </w:tcPr>
          <w:p w14:paraId="3F5372A8" w14:textId="77777777" w:rsidR="00024CEB" w:rsidRPr="00624D8C" w:rsidRDefault="00024CEB" w:rsidP="007971E7">
            <w:pPr>
              <w:spacing w:line="240" w:lineRule="auto"/>
              <w:ind w:right="-1492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bookmarkStart w:id="16" w:name="Besedilo688"/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  <w:bookmarkEnd w:id="16"/>
          </w:p>
        </w:tc>
      </w:tr>
    </w:tbl>
    <w:p w14:paraId="7D409BD0" w14:textId="50B928B0" w:rsidR="00024CEB" w:rsidRPr="00624D8C" w:rsidRDefault="003B36A9" w:rsidP="007971E7">
      <w:pPr>
        <w:spacing w:line="240" w:lineRule="auto"/>
        <w:rPr>
          <w:rFonts w:cs="Arial"/>
          <w:szCs w:val="20"/>
        </w:rPr>
      </w:pPr>
      <w:r w:rsidRPr="003B36A9">
        <w:rPr>
          <w:rFonts w:cs="Arial"/>
          <w:i/>
          <w:szCs w:val="20"/>
        </w:rPr>
        <w:t>* Gospodarski subjekt točko 2.2.1 izpolni v celoti tolikokrat, kolikor je skupnih ponudnikov</w:t>
      </w:r>
    </w:p>
    <w:p w14:paraId="16191CBB" w14:textId="77777777" w:rsidR="009A09A9" w:rsidRPr="00624D8C" w:rsidRDefault="009A09A9" w:rsidP="007971E7">
      <w:pPr>
        <w:spacing w:line="240" w:lineRule="auto"/>
        <w:rPr>
          <w:rFonts w:cs="Arial"/>
          <w:szCs w:val="20"/>
        </w:rPr>
      </w:pPr>
    </w:p>
    <w:p w14:paraId="32A669D5" w14:textId="6B40CD3D" w:rsidR="00024CEB" w:rsidRPr="00624D8C" w:rsidRDefault="00024CEB" w:rsidP="00D42234">
      <w:pPr>
        <w:pStyle w:val="Naslov2"/>
        <w:keepLines w:val="0"/>
        <w:numPr>
          <w:ilvl w:val="3"/>
          <w:numId w:val="7"/>
        </w:numPr>
        <w:spacing w:before="0" w:after="0" w:line="240" w:lineRule="auto"/>
        <w:rPr>
          <w:rFonts w:cs="Arial"/>
          <w:i/>
          <w:szCs w:val="20"/>
        </w:rPr>
      </w:pPr>
      <w:r w:rsidRPr="00624D8C">
        <w:rPr>
          <w:rFonts w:cs="Arial"/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p w14:paraId="723E6B07" w14:textId="5F9CEC45" w:rsidR="009A09A9" w:rsidRPr="00624D8C" w:rsidRDefault="009A09A9" w:rsidP="007971E7">
      <w:pPr>
        <w:spacing w:line="240" w:lineRule="auto"/>
        <w:rPr>
          <w:rFonts w:cs="Arial"/>
          <w:i/>
          <w:szCs w:val="20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2650"/>
        <w:gridCol w:w="3771"/>
        <w:gridCol w:w="1701"/>
      </w:tblGrid>
      <w:tr w:rsidR="009A09A9" w:rsidRPr="00624D8C" w14:paraId="1E4A1BCC" w14:textId="77777777" w:rsidTr="009F464F">
        <w:tc>
          <w:tcPr>
            <w:tcW w:w="1092" w:type="dxa"/>
            <w:vAlign w:val="center"/>
          </w:tcPr>
          <w:p w14:paraId="64894DD0" w14:textId="77777777" w:rsidR="009A09A9" w:rsidRPr="00624D8C" w:rsidRDefault="009A09A9" w:rsidP="009F46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proofErr w:type="spellStart"/>
            <w:r w:rsidRPr="00624D8C">
              <w:rPr>
                <w:rFonts w:cs="Arial"/>
                <w:b/>
                <w:szCs w:val="20"/>
              </w:rPr>
              <w:t>Zap</w:t>
            </w:r>
            <w:proofErr w:type="spellEnd"/>
            <w:r w:rsidRPr="00624D8C">
              <w:rPr>
                <w:rFonts w:cs="Arial"/>
                <w:b/>
                <w:szCs w:val="20"/>
              </w:rPr>
              <w:t>. št.</w:t>
            </w:r>
          </w:p>
        </w:tc>
        <w:tc>
          <w:tcPr>
            <w:tcW w:w="2650" w:type="dxa"/>
            <w:vAlign w:val="center"/>
          </w:tcPr>
          <w:p w14:paraId="027B1389" w14:textId="77777777" w:rsidR="009A09A9" w:rsidRPr="00624D8C" w:rsidRDefault="009A09A9" w:rsidP="009F46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624D8C">
              <w:rPr>
                <w:rFonts w:cs="Arial"/>
                <w:b/>
                <w:szCs w:val="20"/>
              </w:rPr>
              <w:t>Ime in priimek</w:t>
            </w:r>
          </w:p>
        </w:tc>
        <w:tc>
          <w:tcPr>
            <w:tcW w:w="3771" w:type="dxa"/>
            <w:vAlign w:val="center"/>
          </w:tcPr>
          <w:p w14:paraId="46A9229F" w14:textId="77777777" w:rsidR="009A09A9" w:rsidRPr="00624D8C" w:rsidRDefault="009A09A9" w:rsidP="009F46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624D8C">
              <w:rPr>
                <w:rFonts w:cs="Arial"/>
                <w:b/>
                <w:szCs w:val="20"/>
              </w:rPr>
              <w:t>Naslov</w:t>
            </w:r>
          </w:p>
        </w:tc>
        <w:tc>
          <w:tcPr>
            <w:tcW w:w="1701" w:type="dxa"/>
            <w:vAlign w:val="center"/>
          </w:tcPr>
          <w:p w14:paraId="61A1FBEA" w14:textId="77777777" w:rsidR="009A09A9" w:rsidRPr="00624D8C" w:rsidRDefault="009A09A9" w:rsidP="009F46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624D8C">
              <w:rPr>
                <w:rFonts w:cs="Arial"/>
                <w:b/>
                <w:szCs w:val="20"/>
              </w:rPr>
              <w:t>Funkcija</w:t>
            </w:r>
          </w:p>
        </w:tc>
      </w:tr>
      <w:tr w:rsidR="009A09A9" w:rsidRPr="00624D8C" w14:paraId="2FE86274" w14:textId="77777777" w:rsidTr="00D2091C">
        <w:tc>
          <w:tcPr>
            <w:tcW w:w="1092" w:type="dxa"/>
            <w:vAlign w:val="center"/>
          </w:tcPr>
          <w:p w14:paraId="0C25CE6A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1.</w:t>
            </w:r>
          </w:p>
        </w:tc>
        <w:tc>
          <w:tcPr>
            <w:tcW w:w="2650" w:type="dxa"/>
            <w:vAlign w:val="center"/>
          </w:tcPr>
          <w:p w14:paraId="216C6A1D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771" w:type="dxa"/>
            <w:vAlign w:val="center"/>
          </w:tcPr>
          <w:p w14:paraId="572F9773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7D20A77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  <w:tr w:rsidR="009A09A9" w:rsidRPr="00624D8C" w14:paraId="049F001D" w14:textId="77777777" w:rsidTr="00D2091C">
        <w:tc>
          <w:tcPr>
            <w:tcW w:w="1092" w:type="dxa"/>
            <w:vAlign w:val="center"/>
          </w:tcPr>
          <w:p w14:paraId="3D5474A4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2.</w:t>
            </w:r>
          </w:p>
        </w:tc>
        <w:tc>
          <w:tcPr>
            <w:tcW w:w="2650" w:type="dxa"/>
            <w:vAlign w:val="center"/>
          </w:tcPr>
          <w:p w14:paraId="6C0B8FFE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771" w:type="dxa"/>
            <w:vAlign w:val="center"/>
          </w:tcPr>
          <w:p w14:paraId="129FF578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D98A92E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  <w:tr w:rsidR="009A09A9" w:rsidRPr="00624D8C" w14:paraId="457071D9" w14:textId="77777777" w:rsidTr="00D2091C">
        <w:tc>
          <w:tcPr>
            <w:tcW w:w="1092" w:type="dxa"/>
            <w:vAlign w:val="center"/>
          </w:tcPr>
          <w:p w14:paraId="7B1FE94B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3.</w:t>
            </w:r>
          </w:p>
        </w:tc>
        <w:tc>
          <w:tcPr>
            <w:tcW w:w="2650" w:type="dxa"/>
            <w:vAlign w:val="center"/>
          </w:tcPr>
          <w:p w14:paraId="1245E573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771" w:type="dxa"/>
            <w:vAlign w:val="center"/>
          </w:tcPr>
          <w:p w14:paraId="1E80225A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4B2ABAA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  <w:tr w:rsidR="009A09A9" w:rsidRPr="00624D8C" w14:paraId="779807A4" w14:textId="77777777" w:rsidTr="00D2091C">
        <w:tc>
          <w:tcPr>
            <w:tcW w:w="1092" w:type="dxa"/>
            <w:vAlign w:val="center"/>
          </w:tcPr>
          <w:p w14:paraId="0E205919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4.</w:t>
            </w:r>
          </w:p>
        </w:tc>
        <w:tc>
          <w:tcPr>
            <w:tcW w:w="2650" w:type="dxa"/>
          </w:tcPr>
          <w:p w14:paraId="0A06DE90" w14:textId="77777777" w:rsidR="009A09A9" w:rsidRPr="00624D8C" w:rsidRDefault="009A09A9" w:rsidP="009F464F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771" w:type="dxa"/>
          </w:tcPr>
          <w:p w14:paraId="449502EB" w14:textId="77777777" w:rsidR="009A09A9" w:rsidRPr="00624D8C" w:rsidRDefault="009A09A9" w:rsidP="009F46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1" w:type="dxa"/>
          </w:tcPr>
          <w:p w14:paraId="239DCB96" w14:textId="77777777" w:rsidR="009A09A9" w:rsidRPr="00624D8C" w:rsidRDefault="009A09A9" w:rsidP="009F46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  <w:tr w:rsidR="009A09A9" w:rsidRPr="00624D8C" w14:paraId="3D279231" w14:textId="77777777" w:rsidTr="00D2091C">
        <w:tc>
          <w:tcPr>
            <w:tcW w:w="1092" w:type="dxa"/>
            <w:vAlign w:val="center"/>
          </w:tcPr>
          <w:p w14:paraId="6503F4D1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5.</w:t>
            </w:r>
          </w:p>
        </w:tc>
        <w:tc>
          <w:tcPr>
            <w:tcW w:w="2650" w:type="dxa"/>
          </w:tcPr>
          <w:p w14:paraId="63D3E45E" w14:textId="77777777" w:rsidR="009A09A9" w:rsidRPr="00624D8C" w:rsidRDefault="009A09A9" w:rsidP="009F46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771" w:type="dxa"/>
          </w:tcPr>
          <w:p w14:paraId="52ECE04F" w14:textId="77777777" w:rsidR="009A09A9" w:rsidRPr="00624D8C" w:rsidRDefault="009A09A9" w:rsidP="009F46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1" w:type="dxa"/>
          </w:tcPr>
          <w:p w14:paraId="646621B2" w14:textId="77777777" w:rsidR="009A09A9" w:rsidRPr="00624D8C" w:rsidRDefault="009A09A9" w:rsidP="009F46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</w:tbl>
    <w:p w14:paraId="35DFC254" w14:textId="77777777" w:rsidR="002D2FB0" w:rsidRPr="00624D8C" w:rsidRDefault="002D2FB0" w:rsidP="002D2FB0">
      <w:pPr>
        <w:rPr>
          <w:rFonts w:cs="Arial"/>
          <w:szCs w:val="20"/>
        </w:rPr>
      </w:pPr>
    </w:p>
    <w:p w14:paraId="2FF95335" w14:textId="467BF110" w:rsidR="00024CEB" w:rsidRPr="00624D8C" w:rsidRDefault="00024CEB" w:rsidP="00D42234">
      <w:pPr>
        <w:pStyle w:val="Naslov2"/>
        <w:keepLines w:val="0"/>
        <w:numPr>
          <w:ilvl w:val="1"/>
          <w:numId w:val="7"/>
        </w:numPr>
        <w:spacing w:before="0" w:after="0" w:line="240" w:lineRule="auto"/>
        <w:rPr>
          <w:rFonts w:cs="Arial"/>
          <w:szCs w:val="20"/>
        </w:rPr>
      </w:pPr>
      <w:r w:rsidRPr="00624D8C">
        <w:rPr>
          <w:rFonts w:cs="Arial"/>
          <w:szCs w:val="20"/>
        </w:rPr>
        <w:t>UDELEŽBA PODIZVAJALCEV</w:t>
      </w:r>
    </w:p>
    <w:p w14:paraId="7671DB09" w14:textId="48210F2C" w:rsidR="00AB09F4" w:rsidRDefault="00AB09F4" w:rsidP="007971E7">
      <w:pPr>
        <w:spacing w:line="240" w:lineRule="auto"/>
        <w:rPr>
          <w:rFonts w:cs="Arial"/>
          <w:szCs w:val="20"/>
        </w:rPr>
      </w:pPr>
    </w:p>
    <w:p w14:paraId="0D8ED566" w14:textId="01C20AF9" w:rsidR="00D2091C" w:rsidRPr="00676230" w:rsidRDefault="00D2091C" w:rsidP="00D2091C">
      <w:pPr>
        <w:pStyle w:val="Brezrazmikov1"/>
        <w:rPr>
          <w:rFonts w:cs="Arial"/>
          <w:i/>
          <w:szCs w:val="20"/>
        </w:rPr>
      </w:pPr>
      <w:r w:rsidRPr="00676230">
        <w:rPr>
          <w:rFonts w:cs="Arial"/>
          <w:i/>
          <w:szCs w:val="20"/>
        </w:rPr>
        <w:lastRenderedPageBreak/>
        <w:t xml:space="preserve">(ponudnik izpolni le, če sodeluje </w:t>
      </w:r>
      <w:r w:rsidR="003B36A9">
        <w:rPr>
          <w:rFonts w:cs="Arial"/>
          <w:i/>
          <w:szCs w:val="20"/>
        </w:rPr>
        <w:t>z drugimi gospodarskimi subjekti</w:t>
      </w:r>
      <w:r w:rsidRPr="00676230">
        <w:rPr>
          <w:rFonts w:cs="Arial"/>
          <w:i/>
          <w:szCs w:val="20"/>
        </w:rPr>
        <w:t>)</w:t>
      </w:r>
    </w:p>
    <w:p w14:paraId="374FDAEF" w14:textId="77777777" w:rsidR="00D2091C" w:rsidRPr="00624D8C" w:rsidRDefault="00D2091C" w:rsidP="007971E7">
      <w:pPr>
        <w:spacing w:line="240" w:lineRule="auto"/>
        <w:rPr>
          <w:rFonts w:cs="Arial"/>
          <w:szCs w:val="20"/>
        </w:rPr>
      </w:pPr>
    </w:p>
    <w:p w14:paraId="0AF9F76B" w14:textId="41EF46AE" w:rsidR="00024CEB" w:rsidRPr="00624D8C" w:rsidRDefault="00024CEB" w:rsidP="007971E7">
      <w:pPr>
        <w:spacing w:line="240" w:lineRule="auto"/>
        <w:rPr>
          <w:rFonts w:cs="Arial"/>
          <w:szCs w:val="20"/>
        </w:rPr>
      </w:pPr>
      <w:r w:rsidRPr="00624D8C">
        <w:rPr>
          <w:rFonts w:cs="Arial"/>
          <w:szCs w:val="20"/>
        </w:rPr>
        <w:t xml:space="preserve">Pri javnem naročilu oznako </w:t>
      </w:r>
      <w:r w:rsidR="00477C0B" w:rsidRPr="00624D8C">
        <w:rPr>
          <w:rFonts w:cs="Arial"/>
          <w:szCs w:val="20"/>
        </w:rPr>
        <w:t>NMV-</w:t>
      </w:r>
      <w:r w:rsidR="00477C0B">
        <w:rPr>
          <w:rFonts w:cs="Arial"/>
          <w:szCs w:val="20"/>
        </w:rPr>
        <w:t>0</w:t>
      </w:r>
      <w:r w:rsidR="00C20402">
        <w:rPr>
          <w:rFonts w:cs="Arial"/>
          <w:szCs w:val="20"/>
        </w:rPr>
        <w:t>4</w:t>
      </w:r>
      <w:r w:rsidR="00477C0B" w:rsidRPr="00624D8C">
        <w:rPr>
          <w:rFonts w:cs="Arial"/>
          <w:szCs w:val="20"/>
        </w:rPr>
        <w:t>/20</w:t>
      </w:r>
      <w:r w:rsidR="00477C0B">
        <w:rPr>
          <w:rFonts w:cs="Arial"/>
          <w:szCs w:val="20"/>
        </w:rPr>
        <w:t>26</w:t>
      </w:r>
      <w:r w:rsidR="00477C0B" w:rsidRPr="00624D8C">
        <w:rPr>
          <w:rFonts w:cs="Arial"/>
          <w:szCs w:val="20"/>
        </w:rPr>
        <w:t xml:space="preserve"> </w:t>
      </w:r>
      <w:r w:rsidRPr="00624D8C">
        <w:rPr>
          <w:rFonts w:cs="Arial"/>
          <w:szCs w:val="20"/>
        </w:rPr>
        <w:t>bomo sodelovali z naslednjimi podizvajalci:</w:t>
      </w:r>
    </w:p>
    <w:p w14:paraId="32956B36" w14:textId="77777777" w:rsidR="00024CEB" w:rsidRPr="00624D8C" w:rsidRDefault="00024CEB" w:rsidP="007971E7">
      <w:pPr>
        <w:spacing w:line="240" w:lineRule="auto"/>
        <w:rPr>
          <w:rFonts w:cs="Arial"/>
          <w:szCs w:val="20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4"/>
        <w:gridCol w:w="7988"/>
      </w:tblGrid>
      <w:tr w:rsidR="00024CEB" w:rsidRPr="00624D8C" w14:paraId="0C66577E" w14:textId="77777777" w:rsidTr="007A1B7F">
        <w:trPr>
          <w:trHeight w:val="372"/>
        </w:trPr>
        <w:tc>
          <w:tcPr>
            <w:tcW w:w="1084" w:type="dxa"/>
            <w:vAlign w:val="center"/>
          </w:tcPr>
          <w:p w14:paraId="293EB7F5" w14:textId="77777777" w:rsidR="00024CEB" w:rsidRPr="00624D8C" w:rsidRDefault="00024CEB" w:rsidP="007971E7">
            <w:pPr>
              <w:spacing w:line="240" w:lineRule="auto"/>
              <w:rPr>
                <w:rFonts w:cs="Arial"/>
                <w:szCs w:val="20"/>
              </w:rPr>
            </w:pPr>
            <w:proofErr w:type="spellStart"/>
            <w:r w:rsidRPr="00624D8C">
              <w:rPr>
                <w:rFonts w:cs="Arial"/>
                <w:szCs w:val="20"/>
              </w:rPr>
              <w:t>Zap</w:t>
            </w:r>
            <w:proofErr w:type="spellEnd"/>
            <w:r w:rsidRPr="00624D8C">
              <w:rPr>
                <w:rFonts w:cs="Arial"/>
                <w:szCs w:val="20"/>
              </w:rPr>
              <w:t>. št.</w:t>
            </w:r>
          </w:p>
        </w:tc>
        <w:tc>
          <w:tcPr>
            <w:tcW w:w="7988" w:type="dxa"/>
            <w:vAlign w:val="center"/>
          </w:tcPr>
          <w:p w14:paraId="6623F477" w14:textId="77777777" w:rsidR="00024CEB" w:rsidRPr="00624D8C" w:rsidRDefault="00024CEB" w:rsidP="00D2091C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Popoln naziv in naslov podizvajalca</w:t>
            </w:r>
          </w:p>
        </w:tc>
      </w:tr>
      <w:tr w:rsidR="00024CEB" w:rsidRPr="00624D8C" w14:paraId="177F66EB" w14:textId="77777777" w:rsidTr="007A1B7F">
        <w:trPr>
          <w:trHeight w:val="372"/>
        </w:trPr>
        <w:tc>
          <w:tcPr>
            <w:tcW w:w="1084" w:type="dxa"/>
            <w:vAlign w:val="center"/>
          </w:tcPr>
          <w:p w14:paraId="4D374395" w14:textId="77777777" w:rsidR="00024CEB" w:rsidRPr="00624D8C" w:rsidRDefault="00024CEB" w:rsidP="00D2091C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1.</w:t>
            </w:r>
          </w:p>
        </w:tc>
        <w:tc>
          <w:tcPr>
            <w:tcW w:w="7988" w:type="dxa"/>
            <w:vAlign w:val="center"/>
          </w:tcPr>
          <w:p w14:paraId="5C28778E" w14:textId="77777777" w:rsidR="00024CEB" w:rsidRPr="00624D8C" w:rsidRDefault="00024CEB" w:rsidP="007971E7">
            <w:pPr>
              <w:spacing w:line="240" w:lineRule="auto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711"/>
                  <w:enabled/>
                  <w:calcOnExit w:val="0"/>
                  <w:textInput/>
                </w:ffData>
              </w:fldChar>
            </w:r>
            <w:bookmarkStart w:id="17" w:name="Besedilo711"/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  <w:bookmarkEnd w:id="17"/>
          </w:p>
        </w:tc>
      </w:tr>
      <w:tr w:rsidR="00024CEB" w:rsidRPr="00624D8C" w14:paraId="63720E1D" w14:textId="77777777" w:rsidTr="007A1B7F">
        <w:trPr>
          <w:trHeight w:val="372"/>
        </w:trPr>
        <w:tc>
          <w:tcPr>
            <w:tcW w:w="1084" w:type="dxa"/>
            <w:vAlign w:val="center"/>
          </w:tcPr>
          <w:p w14:paraId="0D9C012B" w14:textId="77777777" w:rsidR="00024CEB" w:rsidRPr="00624D8C" w:rsidRDefault="00024CEB" w:rsidP="00D2091C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2.</w:t>
            </w:r>
          </w:p>
        </w:tc>
        <w:tc>
          <w:tcPr>
            <w:tcW w:w="7988" w:type="dxa"/>
            <w:vAlign w:val="center"/>
          </w:tcPr>
          <w:p w14:paraId="34E58026" w14:textId="77777777" w:rsidR="00024CEB" w:rsidRPr="00624D8C" w:rsidRDefault="00024CEB" w:rsidP="007971E7">
            <w:pPr>
              <w:spacing w:line="240" w:lineRule="auto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712"/>
                  <w:enabled/>
                  <w:calcOnExit w:val="0"/>
                  <w:textInput/>
                </w:ffData>
              </w:fldChar>
            </w:r>
            <w:bookmarkStart w:id="18" w:name="Besedilo712"/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  <w:bookmarkEnd w:id="18"/>
          </w:p>
        </w:tc>
      </w:tr>
      <w:tr w:rsidR="00024CEB" w:rsidRPr="00624D8C" w14:paraId="2255B484" w14:textId="77777777" w:rsidTr="007A1B7F">
        <w:trPr>
          <w:trHeight w:val="372"/>
        </w:trPr>
        <w:tc>
          <w:tcPr>
            <w:tcW w:w="1084" w:type="dxa"/>
            <w:vAlign w:val="center"/>
          </w:tcPr>
          <w:p w14:paraId="29946659" w14:textId="77777777" w:rsidR="00024CEB" w:rsidRPr="00624D8C" w:rsidRDefault="00024CEB" w:rsidP="00D2091C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3.</w:t>
            </w:r>
          </w:p>
        </w:tc>
        <w:tc>
          <w:tcPr>
            <w:tcW w:w="7988" w:type="dxa"/>
            <w:vAlign w:val="center"/>
          </w:tcPr>
          <w:p w14:paraId="3D2728D1" w14:textId="77777777" w:rsidR="00024CEB" w:rsidRPr="00624D8C" w:rsidRDefault="00024CEB" w:rsidP="007971E7">
            <w:pPr>
              <w:spacing w:line="240" w:lineRule="auto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713"/>
                  <w:enabled/>
                  <w:calcOnExit w:val="0"/>
                  <w:textInput/>
                </w:ffData>
              </w:fldChar>
            </w:r>
            <w:bookmarkStart w:id="19" w:name="Besedilo713"/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  <w:bookmarkEnd w:id="19"/>
          </w:p>
        </w:tc>
      </w:tr>
      <w:tr w:rsidR="00024CEB" w:rsidRPr="00624D8C" w14:paraId="71D20074" w14:textId="77777777" w:rsidTr="007A1B7F">
        <w:trPr>
          <w:trHeight w:val="372"/>
        </w:trPr>
        <w:tc>
          <w:tcPr>
            <w:tcW w:w="1084" w:type="dxa"/>
            <w:vAlign w:val="center"/>
          </w:tcPr>
          <w:p w14:paraId="4CFAF695" w14:textId="77777777" w:rsidR="00024CEB" w:rsidRPr="00624D8C" w:rsidRDefault="00024CEB" w:rsidP="00D2091C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4.</w:t>
            </w:r>
          </w:p>
        </w:tc>
        <w:tc>
          <w:tcPr>
            <w:tcW w:w="7988" w:type="dxa"/>
            <w:vAlign w:val="center"/>
          </w:tcPr>
          <w:p w14:paraId="52D288AC" w14:textId="77777777" w:rsidR="00024CEB" w:rsidRPr="00624D8C" w:rsidRDefault="00024CEB" w:rsidP="007971E7">
            <w:pPr>
              <w:spacing w:line="240" w:lineRule="auto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714"/>
                  <w:enabled/>
                  <w:calcOnExit w:val="0"/>
                  <w:textInput/>
                </w:ffData>
              </w:fldChar>
            </w:r>
            <w:bookmarkStart w:id="20" w:name="Besedilo714"/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  <w:bookmarkEnd w:id="20"/>
          </w:p>
        </w:tc>
      </w:tr>
    </w:tbl>
    <w:p w14:paraId="53B3C9D2" w14:textId="77777777" w:rsidR="00AB09F4" w:rsidRPr="00624D8C" w:rsidRDefault="00AB09F4" w:rsidP="007971E7">
      <w:pPr>
        <w:spacing w:line="240" w:lineRule="auto"/>
        <w:rPr>
          <w:rFonts w:cs="Arial"/>
          <w:i/>
          <w:szCs w:val="20"/>
        </w:rPr>
      </w:pPr>
    </w:p>
    <w:p w14:paraId="108E9A5E" w14:textId="77777777" w:rsidR="00A94163" w:rsidRDefault="00A94163" w:rsidP="007971E7">
      <w:pPr>
        <w:spacing w:line="240" w:lineRule="auto"/>
        <w:rPr>
          <w:rFonts w:cs="Arial"/>
          <w:i/>
          <w:szCs w:val="20"/>
        </w:rPr>
      </w:pPr>
    </w:p>
    <w:p w14:paraId="58DA32F9" w14:textId="77777777" w:rsidR="00A94163" w:rsidRPr="00624D8C" w:rsidRDefault="00A94163" w:rsidP="00A94163">
      <w:pPr>
        <w:pStyle w:val="Naslov3"/>
        <w:keepLines w:val="0"/>
        <w:numPr>
          <w:ilvl w:val="2"/>
          <w:numId w:val="7"/>
        </w:numPr>
        <w:spacing w:before="0" w:after="0" w:line="240" w:lineRule="auto"/>
        <w:rPr>
          <w:rFonts w:cs="Arial"/>
          <w:szCs w:val="20"/>
        </w:rPr>
      </w:pPr>
      <w:r w:rsidRPr="00624D8C">
        <w:rPr>
          <w:rFonts w:cs="Arial"/>
          <w:szCs w:val="20"/>
        </w:rPr>
        <w:t>POSLOVNI PODATKI GOSPODARSKEGA SUBJEKTA - PODIZVAJALCA</w:t>
      </w:r>
    </w:p>
    <w:p w14:paraId="1DAEE028" w14:textId="77777777" w:rsidR="00A94163" w:rsidRDefault="00A94163" w:rsidP="007971E7">
      <w:pPr>
        <w:spacing w:line="240" w:lineRule="auto"/>
        <w:rPr>
          <w:rFonts w:cs="Arial"/>
          <w:i/>
          <w:szCs w:val="20"/>
        </w:rPr>
      </w:pPr>
    </w:p>
    <w:p w14:paraId="0BE737CE" w14:textId="49C4CB0F" w:rsidR="00024CEB" w:rsidRPr="00624D8C" w:rsidRDefault="00024CEB" w:rsidP="007971E7">
      <w:pPr>
        <w:spacing w:line="240" w:lineRule="auto"/>
        <w:rPr>
          <w:rFonts w:cs="Arial"/>
          <w:i/>
          <w:szCs w:val="20"/>
        </w:rPr>
      </w:pPr>
      <w:r w:rsidRPr="00624D8C">
        <w:rPr>
          <w:rFonts w:cs="Arial"/>
          <w:i/>
          <w:szCs w:val="20"/>
        </w:rPr>
        <w:t>/Gospodarski subjekt točko 2.3.1. izpolni v celoti tolikokrat, kolikor podizvajalcev prijavlja./</w:t>
      </w:r>
    </w:p>
    <w:p w14:paraId="5974BA42" w14:textId="77777777" w:rsidR="00AB09F4" w:rsidRPr="00624D8C" w:rsidRDefault="00AB09F4" w:rsidP="007971E7">
      <w:pPr>
        <w:spacing w:line="240" w:lineRule="auto"/>
        <w:rPr>
          <w:rFonts w:cs="Arial"/>
          <w:i/>
          <w:szCs w:val="20"/>
        </w:rPr>
      </w:pPr>
    </w:p>
    <w:p w14:paraId="4054939B" w14:textId="52DDFDE1" w:rsidR="00024CEB" w:rsidRPr="00624D8C" w:rsidRDefault="00024CEB" w:rsidP="00D42234">
      <w:pPr>
        <w:pStyle w:val="Naslov2"/>
        <w:keepLines w:val="0"/>
        <w:numPr>
          <w:ilvl w:val="3"/>
          <w:numId w:val="7"/>
        </w:numPr>
        <w:spacing w:before="0" w:after="0" w:line="240" w:lineRule="auto"/>
        <w:rPr>
          <w:rFonts w:cs="Arial"/>
          <w:i/>
          <w:szCs w:val="20"/>
        </w:rPr>
      </w:pPr>
      <w:r w:rsidRPr="00624D8C">
        <w:rPr>
          <w:rFonts w:cs="Arial"/>
          <w:i/>
          <w:szCs w:val="20"/>
        </w:rPr>
        <w:t>Podatki o gospodarskem subjektu</w:t>
      </w:r>
    </w:p>
    <w:p w14:paraId="29618E96" w14:textId="77777777" w:rsidR="0055263C" w:rsidRPr="00624D8C" w:rsidRDefault="0055263C" w:rsidP="0055263C">
      <w:pPr>
        <w:rPr>
          <w:rFonts w:cs="Arial"/>
          <w:szCs w:val="20"/>
        </w:rPr>
      </w:pPr>
    </w:p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472"/>
      </w:tblGrid>
      <w:tr w:rsidR="00024CEB" w:rsidRPr="00624D8C" w14:paraId="7434CF31" w14:textId="77777777" w:rsidTr="007A1B7F">
        <w:trPr>
          <w:trHeight w:val="397"/>
          <w:tblHeader/>
        </w:trPr>
        <w:tc>
          <w:tcPr>
            <w:tcW w:w="3600" w:type="dxa"/>
            <w:vAlign w:val="center"/>
          </w:tcPr>
          <w:p w14:paraId="07AF7CE0" w14:textId="77777777" w:rsidR="00024CEB" w:rsidRPr="00624D8C" w:rsidRDefault="00024CEB" w:rsidP="00D2091C">
            <w:pPr>
              <w:spacing w:line="240" w:lineRule="auto"/>
              <w:jc w:val="left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Popoln naziv gospodarskega subjekta:</w:t>
            </w:r>
          </w:p>
        </w:tc>
        <w:tc>
          <w:tcPr>
            <w:tcW w:w="5472" w:type="dxa"/>
            <w:tcBorders>
              <w:bottom w:val="single" w:sz="6" w:space="0" w:color="000000"/>
            </w:tcBorders>
            <w:vAlign w:val="center"/>
          </w:tcPr>
          <w:p w14:paraId="72564F80" w14:textId="77777777" w:rsidR="00024CEB" w:rsidRPr="00624D8C" w:rsidRDefault="00024CEB" w:rsidP="007971E7">
            <w:pPr>
              <w:spacing w:line="240" w:lineRule="auto"/>
              <w:ind w:right="-1492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  <w:tr w:rsidR="00024CEB" w:rsidRPr="00624D8C" w14:paraId="3447C1E7" w14:textId="77777777" w:rsidTr="007A1B7F">
        <w:trPr>
          <w:trHeight w:val="397"/>
          <w:tblHeader/>
        </w:trPr>
        <w:tc>
          <w:tcPr>
            <w:tcW w:w="3600" w:type="dxa"/>
            <w:vAlign w:val="center"/>
          </w:tcPr>
          <w:p w14:paraId="28FD8802" w14:textId="77777777" w:rsidR="00024CEB" w:rsidRPr="00624D8C" w:rsidRDefault="00024CEB" w:rsidP="007971E7">
            <w:pPr>
              <w:spacing w:line="240" w:lineRule="auto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Naslov gospodarskega subjekta:</w:t>
            </w:r>
          </w:p>
        </w:tc>
        <w:tc>
          <w:tcPr>
            <w:tcW w:w="5472" w:type="dxa"/>
            <w:tcBorders>
              <w:bottom w:val="single" w:sz="6" w:space="0" w:color="000000"/>
            </w:tcBorders>
            <w:vAlign w:val="center"/>
          </w:tcPr>
          <w:p w14:paraId="21577C49" w14:textId="77777777" w:rsidR="00024CEB" w:rsidRPr="00624D8C" w:rsidRDefault="00024CEB" w:rsidP="007971E7">
            <w:pPr>
              <w:spacing w:line="240" w:lineRule="auto"/>
              <w:ind w:right="-1492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  <w:tr w:rsidR="00024CEB" w:rsidRPr="00624D8C" w14:paraId="747EC40A" w14:textId="77777777" w:rsidTr="007A1B7F">
        <w:trPr>
          <w:trHeight w:val="397"/>
          <w:tblHeader/>
        </w:trPr>
        <w:tc>
          <w:tcPr>
            <w:tcW w:w="3600" w:type="dxa"/>
            <w:vAlign w:val="center"/>
          </w:tcPr>
          <w:p w14:paraId="3FE69C66" w14:textId="77777777" w:rsidR="00024CEB" w:rsidRPr="00624D8C" w:rsidRDefault="00024CEB" w:rsidP="007971E7">
            <w:pPr>
              <w:spacing w:line="240" w:lineRule="auto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Matična številka:</w:t>
            </w:r>
          </w:p>
        </w:tc>
        <w:tc>
          <w:tcPr>
            <w:tcW w:w="5472" w:type="dxa"/>
            <w:vAlign w:val="center"/>
          </w:tcPr>
          <w:p w14:paraId="0D0ADAF6" w14:textId="77777777" w:rsidR="00024CEB" w:rsidRPr="00624D8C" w:rsidRDefault="00024CEB" w:rsidP="007971E7">
            <w:pPr>
              <w:spacing w:line="240" w:lineRule="auto"/>
              <w:ind w:right="-1492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  <w:tr w:rsidR="00024CEB" w:rsidRPr="00624D8C" w14:paraId="11B28CCF" w14:textId="77777777" w:rsidTr="007A1B7F">
        <w:trPr>
          <w:trHeight w:val="397"/>
          <w:tblHeader/>
        </w:trPr>
        <w:tc>
          <w:tcPr>
            <w:tcW w:w="3600" w:type="dxa"/>
            <w:vAlign w:val="center"/>
          </w:tcPr>
          <w:p w14:paraId="3E33A812" w14:textId="77777777" w:rsidR="00024CEB" w:rsidRPr="00624D8C" w:rsidRDefault="00024CEB" w:rsidP="007971E7">
            <w:pPr>
              <w:spacing w:line="240" w:lineRule="auto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Identifikacijska številka:</w:t>
            </w:r>
          </w:p>
        </w:tc>
        <w:tc>
          <w:tcPr>
            <w:tcW w:w="5472" w:type="dxa"/>
            <w:vAlign w:val="center"/>
          </w:tcPr>
          <w:p w14:paraId="5EC39EDE" w14:textId="77777777" w:rsidR="00024CEB" w:rsidRPr="00624D8C" w:rsidRDefault="00024CEB" w:rsidP="007971E7">
            <w:pPr>
              <w:spacing w:line="240" w:lineRule="auto"/>
              <w:ind w:right="-1492"/>
              <w:rPr>
                <w:rFonts w:cs="Arial"/>
                <w:szCs w:val="20"/>
              </w:rPr>
            </w:pPr>
            <w:r w:rsidRPr="00624D8C">
              <w:rPr>
                <w:rFonts w:cs="Arial"/>
                <w:color w:val="1F497D"/>
                <w:szCs w:val="20"/>
              </w:rPr>
              <w:t>SI</w:t>
            </w:r>
            <w:r w:rsidRPr="00624D8C">
              <w:rPr>
                <w:rFonts w:cs="Arial"/>
                <w:color w:val="1F497D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color w:val="1F497D"/>
                <w:szCs w:val="20"/>
              </w:rPr>
              <w:instrText xml:space="preserve"> FORMTEXT </w:instrText>
            </w:r>
            <w:r w:rsidRPr="00624D8C">
              <w:rPr>
                <w:rFonts w:cs="Arial"/>
                <w:color w:val="1F497D"/>
                <w:szCs w:val="20"/>
              </w:rPr>
            </w:r>
            <w:r w:rsidRPr="00624D8C">
              <w:rPr>
                <w:rFonts w:cs="Arial"/>
                <w:color w:val="1F497D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color w:val="1F497D"/>
                <w:szCs w:val="20"/>
              </w:rPr>
              <w:t> </w:t>
            </w:r>
            <w:r w:rsidRPr="00624D8C">
              <w:rPr>
                <w:rFonts w:cs="Arial"/>
                <w:noProof/>
                <w:color w:val="1F497D"/>
                <w:szCs w:val="20"/>
              </w:rPr>
              <w:t> </w:t>
            </w:r>
            <w:r w:rsidRPr="00624D8C">
              <w:rPr>
                <w:rFonts w:cs="Arial"/>
                <w:noProof/>
                <w:color w:val="1F497D"/>
                <w:szCs w:val="20"/>
              </w:rPr>
              <w:t> </w:t>
            </w:r>
            <w:r w:rsidRPr="00624D8C">
              <w:rPr>
                <w:rFonts w:cs="Arial"/>
                <w:noProof/>
                <w:color w:val="1F497D"/>
                <w:szCs w:val="20"/>
              </w:rPr>
              <w:t> </w:t>
            </w:r>
            <w:r w:rsidRPr="00624D8C">
              <w:rPr>
                <w:rFonts w:cs="Arial"/>
                <w:noProof/>
                <w:color w:val="1F497D"/>
                <w:szCs w:val="20"/>
              </w:rPr>
              <w:t> </w:t>
            </w:r>
            <w:r w:rsidRPr="00624D8C">
              <w:rPr>
                <w:rFonts w:cs="Arial"/>
                <w:color w:val="1F497D"/>
                <w:szCs w:val="20"/>
              </w:rPr>
              <w:fldChar w:fldCharType="end"/>
            </w:r>
          </w:p>
        </w:tc>
      </w:tr>
      <w:tr w:rsidR="00024CEB" w:rsidRPr="00624D8C" w14:paraId="415FE67B" w14:textId="77777777" w:rsidTr="007A1B7F">
        <w:trPr>
          <w:trHeight w:val="397"/>
          <w:tblHeader/>
        </w:trPr>
        <w:tc>
          <w:tcPr>
            <w:tcW w:w="3600" w:type="dxa"/>
            <w:vAlign w:val="center"/>
          </w:tcPr>
          <w:p w14:paraId="33C39920" w14:textId="77777777" w:rsidR="00024CEB" w:rsidRPr="00624D8C" w:rsidRDefault="00024CEB" w:rsidP="007971E7">
            <w:pPr>
              <w:spacing w:line="240" w:lineRule="auto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Telefonska številka:</w:t>
            </w:r>
          </w:p>
        </w:tc>
        <w:tc>
          <w:tcPr>
            <w:tcW w:w="5472" w:type="dxa"/>
            <w:vAlign w:val="center"/>
          </w:tcPr>
          <w:p w14:paraId="71D63298" w14:textId="77777777" w:rsidR="00024CEB" w:rsidRPr="00624D8C" w:rsidRDefault="00024CEB" w:rsidP="007971E7">
            <w:pPr>
              <w:spacing w:line="240" w:lineRule="auto"/>
              <w:ind w:right="-1492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  <w:tr w:rsidR="00024CEB" w:rsidRPr="00624D8C" w14:paraId="16060827" w14:textId="77777777" w:rsidTr="007A1B7F">
        <w:trPr>
          <w:trHeight w:val="397"/>
          <w:tblHeader/>
        </w:trPr>
        <w:tc>
          <w:tcPr>
            <w:tcW w:w="3600" w:type="dxa"/>
            <w:vAlign w:val="center"/>
          </w:tcPr>
          <w:p w14:paraId="58DC5833" w14:textId="77777777" w:rsidR="00024CEB" w:rsidRPr="00624D8C" w:rsidRDefault="00024CEB" w:rsidP="007971E7">
            <w:pPr>
              <w:pStyle w:val="NavadenTimesNewRoman"/>
              <w:widowControl/>
              <w:jc w:val="both"/>
              <w:rPr>
                <w:rFonts w:cs="Arial"/>
                <w:sz w:val="20"/>
              </w:rPr>
            </w:pPr>
            <w:r w:rsidRPr="00624D8C">
              <w:rPr>
                <w:rFonts w:cs="Arial"/>
                <w:sz w:val="20"/>
              </w:rPr>
              <w:t>E-pošta:</w:t>
            </w:r>
          </w:p>
        </w:tc>
        <w:tc>
          <w:tcPr>
            <w:tcW w:w="5472" w:type="dxa"/>
            <w:vAlign w:val="center"/>
          </w:tcPr>
          <w:p w14:paraId="18307505" w14:textId="77777777" w:rsidR="00024CEB" w:rsidRPr="00624D8C" w:rsidRDefault="00024CEB" w:rsidP="007971E7">
            <w:pPr>
              <w:spacing w:line="240" w:lineRule="auto"/>
              <w:ind w:right="-1492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  <w:tr w:rsidR="00024CEB" w:rsidRPr="00624D8C" w14:paraId="32F59ECD" w14:textId="77777777" w:rsidTr="007A1B7F">
        <w:trPr>
          <w:trHeight w:val="397"/>
          <w:tblHeader/>
        </w:trPr>
        <w:tc>
          <w:tcPr>
            <w:tcW w:w="3600" w:type="dxa"/>
            <w:vAlign w:val="center"/>
          </w:tcPr>
          <w:p w14:paraId="007370A7" w14:textId="77777777" w:rsidR="00024CEB" w:rsidRPr="00624D8C" w:rsidRDefault="00024CEB" w:rsidP="007971E7">
            <w:pPr>
              <w:pStyle w:val="NavadenTimesNewRoman"/>
              <w:widowControl/>
              <w:jc w:val="both"/>
              <w:rPr>
                <w:rFonts w:cs="Arial"/>
                <w:sz w:val="20"/>
              </w:rPr>
            </w:pPr>
            <w:r w:rsidRPr="00624D8C">
              <w:rPr>
                <w:rFonts w:cs="Arial"/>
                <w:sz w:val="20"/>
              </w:rPr>
              <w:t>Oseba, pooblaščena za zastopanje</w:t>
            </w:r>
          </w:p>
        </w:tc>
        <w:tc>
          <w:tcPr>
            <w:tcW w:w="5472" w:type="dxa"/>
            <w:vAlign w:val="center"/>
          </w:tcPr>
          <w:p w14:paraId="67B557C9" w14:textId="77777777" w:rsidR="00024CEB" w:rsidRPr="00624D8C" w:rsidRDefault="00024CEB" w:rsidP="007971E7">
            <w:pPr>
              <w:spacing w:line="240" w:lineRule="auto"/>
              <w:ind w:right="-1492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</w:tbl>
    <w:p w14:paraId="56A64EC0" w14:textId="77777777" w:rsidR="00326B36" w:rsidRPr="00326B36" w:rsidRDefault="00326B36" w:rsidP="00326B36"/>
    <w:p w14:paraId="13D9E92E" w14:textId="4E8BFA6E" w:rsidR="00024CEB" w:rsidRPr="00624D8C" w:rsidRDefault="00024CEB" w:rsidP="00D42234">
      <w:pPr>
        <w:pStyle w:val="Naslov2"/>
        <w:keepLines w:val="0"/>
        <w:numPr>
          <w:ilvl w:val="3"/>
          <w:numId w:val="7"/>
        </w:numPr>
        <w:spacing w:before="0" w:after="0" w:line="240" w:lineRule="auto"/>
        <w:rPr>
          <w:rFonts w:cs="Arial"/>
          <w:i/>
          <w:szCs w:val="20"/>
        </w:rPr>
      </w:pPr>
      <w:r w:rsidRPr="00624D8C">
        <w:rPr>
          <w:rFonts w:cs="Arial"/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p w14:paraId="6B131E35" w14:textId="5C6FFCDC" w:rsidR="00A071F8" w:rsidRPr="00624D8C" w:rsidRDefault="00A071F8" w:rsidP="00A071F8">
      <w:pPr>
        <w:rPr>
          <w:rFonts w:cs="Arial"/>
          <w:szCs w:val="20"/>
        </w:rPr>
      </w:pPr>
    </w:p>
    <w:tbl>
      <w:tblPr>
        <w:tblW w:w="92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2"/>
        <w:gridCol w:w="2650"/>
        <w:gridCol w:w="3771"/>
        <w:gridCol w:w="1701"/>
      </w:tblGrid>
      <w:tr w:rsidR="009A09A9" w:rsidRPr="00624D8C" w14:paraId="2A570439" w14:textId="77777777" w:rsidTr="009F464F">
        <w:tc>
          <w:tcPr>
            <w:tcW w:w="1092" w:type="dxa"/>
            <w:vAlign w:val="center"/>
          </w:tcPr>
          <w:p w14:paraId="71432AEA" w14:textId="77777777" w:rsidR="009A09A9" w:rsidRPr="00624D8C" w:rsidRDefault="009A09A9" w:rsidP="009F46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proofErr w:type="spellStart"/>
            <w:r w:rsidRPr="00624D8C">
              <w:rPr>
                <w:rFonts w:cs="Arial"/>
                <w:b/>
                <w:szCs w:val="20"/>
              </w:rPr>
              <w:t>Zap</w:t>
            </w:r>
            <w:proofErr w:type="spellEnd"/>
            <w:r w:rsidRPr="00624D8C">
              <w:rPr>
                <w:rFonts w:cs="Arial"/>
                <w:b/>
                <w:szCs w:val="20"/>
              </w:rPr>
              <w:t>. št.</w:t>
            </w:r>
          </w:p>
        </w:tc>
        <w:tc>
          <w:tcPr>
            <w:tcW w:w="2650" w:type="dxa"/>
            <w:vAlign w:val="center"/>
          </w:tcPr>
          <w:p w14:paraId="38D240EE" w14:textId="77777777" w:rsidR="009A09A9" w:rsidRPr="00624D8C" w:rsidRDefault="009A09A9" w:rsidP="009F46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624D8C">
              <w:rPr>
                <w:rFonts w:cs="Arial"/>
                <w:b/>
                <w:szCs w:val="20"/>
              </w:rPr>
              <w:t>Ime in priimek</w:t>
            </w:r>
          </w:p>
        </w:tc>
        <w:tc>
          <w:tcPr>
            <w:tcW w:w="3771" w:type="dxa"/>
            <w:vAlign w:val="center"/>
          </w:tcPr>
          <w:p w14:paraId="7511AFEB" w14:textId="77777777" w:rsidR="009A09A9" w:rsidRPr="00624D8C" w:rsidRDefault="009A09A9" w:rsidP="009F46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624D8C">
              <w:rPr>
                <w:rFonts w:cs="Arial"/>
                <w:b/>
                <w:szCs w:val="20"/>
              </w:rPr>
              <w:t>Naslov</w:t>
            </w:r>
          </w:p>
        </w:tc>
        <w:tc>
          <w:tcPr>
            <w:tcW w:w="1701" w:type="dxa"/>
            <w:vAlign w:val="center"/>
          </w:tcPr>
          <w:p w14:paraId="4296B2D2" w14:textId="77777777" w:rsidR="009A09A9" w:rsidRPr="00624D8C" w:rsidRDefault="009A09A9" w:rsidP="009F464F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szCs w:val="20"/>
              </w:rPr>
            </w:pPr>
            <w:r w:rsidRPr="00624D8C">
              <w:rPr>
                <w:rFonts w:cs="Arial"/>
                <w:b/>
                <w:szCs w:val="20"/>
              </w:rPr>
              <w:t>Funkcija</w:t>
            </w:r>
          </w:p>
        </w:tc>
      </w:tr>
      <w:tr w:rsidR="009A09A9" w:rsidRPr="00624D8C" w14:paraId="31128827" w14:textId="77777777" w:rsidTr="009F464F">
        <w:tc>
          <w:tcPr>
            <w:tcW w:w="1092" w:type="dxa"/>
            <w:vAlign w:val="center"/>
          </w:tcPr>
          <w:p w14:paraId="13988BFB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1.</w:t>
            </w:r>
          </w:p>
        </w:tc>
        <w:tc>
          <w:tcPr>
            <w:tcW w:w="2650" w:type="dxa"/>
          </w:tcPr>
          <w:p w14:paraId="5E3EC624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771" w:type="dxa"/>
          </w:tcPr>
          <w:p w14:paraId="2944487E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1" w:type="dxa"/>
          </w:tcPr>
          <w:p w14:paraId="3B9DD574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  <w:tr w:rsidR="009A09A9" w:rsidRPr="00624D8C" w14:paraId="000EA1D3" w14:textId="77777777" w:rsidTr="009F464F">
        <w:tc>
          <w:tcPr>
            <w:tcW w:w="1092" w:type="dxa"/>
            <w:vAlign w:val="center"/>
          </w:tcPr>
          <w:p w14:paraId="61251F58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2.</w:t>
            </w:r>
          </w:p>
        </w:tc>
        <w:tc>
          <w:tcPr>
            <w:tcW w:w="2650" w:type="dxa"/>
          </w:tcPr>
          <w:p w14:paraId="68304C22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771" w:type="dxa"/>
          </w:tcPr>
          <w:p w14:paraId="1FE5940A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1" w:type="dxa"/>
          </w:tcPr>
          <w:p w14:paraId="456CF563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  <w:tr w:rsidR="009A09A9" w:rsidRPr="00624D8C" w14:paraId="536D0AAC" w14:textId="77777777" w:rsidTr="009F464F">
        <w:tc>
          <w:tcPr>
            <w:tcW w:w="1092" w:type="dxa"/>
            <w:vAlign w:val="center"/>
          </w:tcPr>
          <w:p w14:paraId="0294BA7D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3.</w:t>
            </w:r>
          </w:p>
        </w:tc>
        <w:tc>
          <w:tcPr>
            <w:tcW w:w="2650" w:type="dxa"/>
          </w:tcPr>
          <w:p w14:paraId="1EC304B6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771" w:type="dxa"/>
          </w:tcPr>
          <w:p w14:paraId="3A986F8B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1" w:type="dxa"/>
          </w:tcPr>
          <w:p w14:paraId="04FC0589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  <w:tr w:rsidR="009A09A9" w:rsidRPr="00624D8C" w14:paraId="637966E5" w14:textId="77777777" w:rsidTr="009F464F">
        <w:tc>
          <w:tcPr>
            <w:tcW w:w="1092" w:type="dxa"/>
            <w:vAlign w:val="center"/>
          </w:tcPr>
          <w:p w14:paraId="2AB7FDA3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4.</w:t>
            </w:r>
          </w:p>
        </w:tc>
        <w:tc>
          <w:tcPr>
            <w:tcW w:w="2650" w:type="dxa"/>
          </w:tcPr>
          <w:p w14:paraId="6F8A1C92" w14:textId="77777777" w:rsidR="009A09A9" w:rsidRPr="00624D8C" w:rsidRDefault="009A09A9" w:rsidP="00D2091C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771" w:type="dxa"/>
          </w:tcPr>
          <w:p w14:paraId="2076FC63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1" w:type="dxa"/>
          </w:tcPr>
          <w:p w14:paraId="0FBD1272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  <w:tr w:rsidR="009A09A9" w:rsidRPr="00624D8C" w14:paraId="151DE0C2" w14:textId="77777777" w:rsidTr="009F464F">
        <w:tc>
          <w:tcPr>
            <w:tcW w:w="1092" w:type="dxa"/>
            <w:vAlign w:val="center"/>
          </w:tcPr>
          <w:p w14:paraId="51D566B2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t>5.</w:t>
            </w:r>
          </w:p>
        </w:tc>
        <w:tc>
          <w:tcPr>
            <w:tcW w:w="2650" w:type="dxa"/>
          </w:tcPr>
          <w:p w14:paraId="02D1A032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3771" w:type="dxa"/>
          </w:tcPr>
          <w:p w14:paraId="3EFB565C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  <w:tc>
          <w:tcPr>
            <w:tcW w:w="1701" w:type="dxa"/>
          </w:tcPr>
          <w:p w14:paraId="4B2CEA1B" w14:textId="77777777" w:rsidR="009A09A9" w:rsidRPr="00624D8C" w:rsidRDefault="009A09A9" w:rsidP="00D2091C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szCs w:val="20"/>
              </w:rPr>
            </w:pPr>
            <w:r w:rsidRPr="00624D8C">
              <w:rPr>
                <w:rFonts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624D8C">
              <w:rPr>
                <w:rFonts w:cs="Arial"/>
                <w:szCs w:val="20"/>
              </w:rPr>
              <w:instrText xml:space="preserve"> FORMTEXT </w:instrText>
            </w:r>
            <w:r w:rsidRPr="00624D8C">
              <w:rPr>
                <w:rFonts w:cs="Arial"/>
                <w:szCs w:val="20"/>
              </w:rPr>
            </w:r>
            <w:r w:rsidRPr="00624D8C">
              <w:rPr>
                <w:rFonts w:cs="Arial"/>
                <w:szCs w:val="20"/>
              </w:rPr>
              <w:fldChar w:fldCharType="separate"/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noProof/>
                <w:szCs w:val="20"/>
              </w:rPr>
              <w:t> </w:t>
            </w:r>
            <w:r w:rsidRPr="00624D8C">
              <w:rPr>
                <w:rFonts w:cs="Arial"/>
                <w:szCs w:val="20"/>
              </w:rPr>
              <w:fldChar w:fldCharType="end"/>
            </w:r>
          </w:p>
        </w:tc>
      </w:tr>
    </w:tbl>
    <w:p w14:paraId="5E7E6BF7" w14:textId="1272733C" w:rsidR="00772A0D" w:rsidRPr="00624D8C" w:rsidRDefault="00772A0D">
      <w:pPr>
        <w:spacing w:line="240" w:lineRule="auto"/>
        <w:jc w:val="left"/>
        <w:rPr>
          <w:rFonts w:eastAsia="Times New Roman" w:cs="Arial"/>
          <w:b/>
          <w:i/>
          <w:smallCaps/>
          <w:szCs w:val="20"/>
        </w:rPr>
      </w:pPr>
    </w:p>
    <w:p w14:paraId="06F9B99B" w14:textId="5569FF92" w:rsidR="00024CEB" w:rsidRPr="00624D8C" w:rsidRDefault="00024CEB" w:rsidP="00D42234">
      <w:pPr>
        <w:pStyle w:val="Naslov2"/>
        <w:keepLines w:val="0"/>
        <w:numPr>
          <w:ilvl w:val="3"/>
          <w:numId w:val="7"/>
        </w:numPr>
        <w:spacing w:before="0" w:after="0" w:line="240" w:lineRule="auto"/>
        <w:rPr>
          <w:rFonts w:cs="Arial"/>
          <w:i/>
          <w:szCs w:val="20"/>
        </w:rPr>
      </w:pPr>
      <w:r w:rsidRPr="00624D8C">
        <w:rPr>
          <w:rFonts w:cs="Arial"/>
          <w:i/>
          <w:szCs w:val="20"/>
        </w:rPr>
        <w:t>Podatki o delih podizvajalca</w:t>
      </w:r>
    </w:p>
    <w:p w14:paraId="54461946" w14:textId="77777777" w:rsidR="009A09A9" w:rsidRPr="00624D8C" w:rsidRDefault="009A09A9" w:rsidP="007971E7">
      <w:pPr>
        <w:spacing w:line="240" w:lineRule="auto"/>
        <w:rPr>
          <w:rFonts w:cs="Arial"/>
          <w:szCs w:val="20"/>
        </w:rPr>
      </w:pPr>
    </w:p>
    <w:p w14:paraId="2384AD6B" w14:textId="77777777" w:rsidR="00CE7F8B" w:rsidRPr="00624D8C" w:rsidRDefault="00CE7F8B" w:rsidP="00CE7F8B">
      <w:pPr>
        <w:spacing w:line="240" w:lineRule="auto"/>
        <w:rPr>
          <w:rFonts w:cs="Arial"/>
          <w:szCs w:val="20"/>
        </w:rPr>
      </w:pPr>
      <w:r w:rsidRPr="00624D8C">
        <w:rPr>
          <w:rFonts w:cs="Arial"/>
          <w:szCs w:val="20"/>
        </w:rPr>
        <w:t xml:space="preserve">Podatki iz drugega odstavka 94. člena ZJN-3, </w:t>
      </w:r>
      <w:r w:rsidRPr="004E702D">
        <w:rPr>
          <w:szCs w:val="20"/>
        </w:rPr>
        <w:t>ki jih gospodarski subjekt navede v nadaljevanju te točke, so obvezna sestavina pogodbe o izvedbi predmetnega javnega naročila</w:t>
      </w:r>
      <w:r w:rsidRPr="00624D8C">
        <w:rPr>
          <w:rFonts w:cs="Arial"/>
          <w:szCs w:val="20"/>
        </w:rPr>
        <w:t xml:space="preserve">. </w:t>
      </w:r>
    </w:p>
    <w:p w14:paraId="33FDB857" w14:textId="77777777" w:rsidR="00CE7F8B" w:rsidRPr="00624D8C" w:rsidRDefault="00CE7F8B" w:rsidP="00CE7F8B">
      <w:pPr>
        <w:spacing w:line="240" w:lineRule="auto"/>
        <w:rPr>
          <w:rFonts w:cs="Arial"/>
          <w:szCs w:val="20"/>
        </w:rPr>
      </w:pPr>
    </w:p>
    <w:p w14:paraId="2795AC9C" w14:textId="77777777" w:rsidR="00CE7F8B" w:rsidRPr="00624D8C" w:rsidRDefault="00CE7F8B" w:rsidP="00CE7F8B">
      <w:pPr>
        <w:spacing w:line="240" w:lineRule="auto"/>
        <w:rPr>
          <w:rFonts w:cs="Arial"/>
          <w:szCs w:val="20"/>
        </w:rPr>
      </w:pPr>
      <w:r w:rsidRPr="00624D8C">
        <w:rPr>
          <w:rFonts w:cs="Arial"/>
          <w:szCs w:val="20"/>
        </w:rPr>
        <w:t>VSAK</w:t>
      </w:r>
      <w:r>
        <w:rPr>
          <w:rFonts w:cs="Arial"/>
          <w:szCs w:val="20"/>
        </w:rPr>
        <w:t xml:space="preserve"> DEL JAVNEGA NAROČILA, KI GA BO OPRAVLJAL</w:t>
      </w:r>
      <w:r w:rsidRPr="00624D8C">
        <w:rPr>
          <w:rFonts w:cs="Arial"/>
          <w:szCs w:val="20"/>
        </w:rPr>
        <w:t>:</w:t>
      </w:r>
    </w:p>
    <w:p w14:paraId="340BAFB2" w14:textId="77777777" w:rsidR="00CE7F8B" w:rsidRPr="00624D8C" w:rsidRDefault="00CE7F8B" w:rsidP="00CE7F8B">
      <w:pPr>
        <w:spacing w:line="240" w:lineRule="auto"/>
        <w:rPr>
          <w:rFonts w:cs="Arial"/>
          <w:szCs w:val="20"/>
        </w:rPr>
      </w:pPr>
    </w:p>
    <w:p w14:paraId="3F5FFD08" w14:textId="77777777" w:rsidR="00CE7F8B" w:rsidRPr="00624D8C" w:rsidRDefault="00CE7F8B" w:rsidP="00CE7F8B">
      <w:pPr>
        <w:numPr>
          <w:ilvl w:val="0"/>
          <w:numId w:val="8"/>
        </w:numPr>
        <w:spacing w:line="240" w:lineRule="auto"/>
        <w:rPr>
          <w:rFonts w:cs="Arial"/>
          <w:szCs w:val="20"/>
        </w:rPr>
      </w:pPr>
      <w:r w:rsidRPr="00624D8C">
        <w:rPr>
          <w:rFonts w:cs="Arial"/>
          <w:szCs w:val="20"/>
        </w:rPr>
        <w:t xml:space="preserve">PREDMET: </w:t>
      </w:r>
      <w:r w:rsidRPr="00624D8C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24D8C">
        <w:rPr>
          <w:rFonts w:cs="Arial"/>
          <w:szCs w:val="20"/>
        </w:rPr>
        <w:instrText xml:space="preserve"> FORMTEXT </w:instrText>
      </w:r>
      <w:r w:rsidRPr="00624D8C">
        <w:rPr>
          <w:rFonts w:cs="Arial"/>
          <w:szCs w:val="20"/>
        </w:rPr>
      </w:r>
      <w:r w:rsidRPr="00624D8C">
        <w:rPr>
          <w:rFonts w:cs="Arial"/>
          <w:szCs w:val="20"/>
        </w:rPr>
        <w:fldChar w:fldCharType="separate"/>
      </w:r>
      <w:r w:rsidRPr="00624D8C">
        <w:rPr>
          <w:rFonts w:cs="Arial"/>
          <w:noProof/>
          <w:szCs w:val="20"/>
        </w:rPr>
        <w:t> </w:t>
      </w:r>
      <w:r w:rsidRPr="00624D8C">
        <w:rPr>
          <w:rFonts w:cs="Arial"/>
          <w:noProof/>
          <w:szCs w:val="20"/>
        </w:rPr>
        <w:t> </w:t>
      </w:r>
      <w:r w:rsidRPr="00624D8C">
        <w:rPr>
          <w:rFonts w:cs="Arial"/>
          <w:noProof/>
          <w:szCs w:val="20"/>
        </w:rPr>
        <w:t> </w:t>
      </w:r>
      <w:r w:rsidRPr="00624D8C">
        <w:rPr>
          <w:rFonts w:cs="Arial"/>
          <w:noProof/>
          <w:szCs w:val="20"/>
        </w:rPr>
        <w:t> </w:t>
      </w:r>
      <w:r w:rsidRPr="00624D8C">
        <w:rPr>
          <w:rFonts w:cs="Arial"/>
          <w:noProof/>
          <w:szCs w:val="20"/>
        </w:rPr>
        <w:t> </w:t>
      </w:r>
      <w:r w:rsidRPr="00624D8C">
        <w:rPr>
          <w:rFonts w:cs="Arial"/>
          <w:szCs w:val="20"/>
        </w:rPr>
        <w:fldChar w:fldCharType="end"/>
      </w:r>
      <w:r w:rsidRPr="00624D8C">
        <w:rPr>
          <w:rFonts w:cs="Arial"/>
          <w:szCs w:val="20"/>
        </w:rPr>
        <w:t xml:space="preserve">;  DELEŽ  V % </w:t>
      </w:r>
      <w:r w:rsidRPr="00624D8C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24D8C">
        <w:rPr>
          <w:rFonts w:cs="Arial"/>
          <w:szCs w:val="20"/>
        </w:rPr>
        <w:instrText xml:space="preserve"> FORMTEXT </w:instrText>
      </w:r>
      <w:r w:rsidRPr="00624D8C">
        <w:rPr>
          <w:rFonts w:cs="Arial"/>
          <w:szCs w:val="20"/>
        </w:rPr>
      </w:r>
      <w:r w:rsidRPr="00624D8C">
        <w:rPr>
          <w:rFonts w:cs="Arial"/>
          <w:szCs w:val="20"/>
        </w:rPr>
        <w:fldChar w:fldCharType="separate"/>
      </w:r>
      <w:r w:rsidRPr="00624D8C">
        <w:rPr>
          <w:rFonts w:cs="Arial"/>
          <w:noProof/>
          <w:szCs w:val="20"/>
        </w:rPr>
        <w:t> </w:t>
      </w:r>
      <w:r w:rsidRPr="00624D8C">
        <w:rPr>
          <w:rFonts w:cs="Arial"/>
          <w:noProof/>
          <w:szCs w:val="20"/>
        </w:rPr>
        <w:t> </w:t>
      </w:r>
      <w:r w:rsidRPr="00624D8C">
        <w:rPr>
          <w:rFonts w:cs="Arial"/>
          <w:noProof/>
          <w:szCs w:val="20"/>
        </w:rPr>
        <w:t> </w:t>
      </w:r>
      <w:r w:rsidRPr="00624D8C">
        <w:rPr>
          <w:rFonts w:cs="Arial"/>
          <w:noProof/>
          <w:szCs w:val="20"/>
        </w:rPr>
        <w:t> </w:t>
      </w:r>
      <w:r w:rsidRPr="00624D8C">
        <w:rPr>
          <w:rFonts w:cs="Arial"/>
          <w:noProof/>
          <w:szCs w:val="20"/>
        </w:rPr>
        <w:t> </w:t>
      </w:r>
      <w:r w:rsidRPr="00624D8C">
        <w:rPr>
          <w:rFonts w:cs="Arial"/>
          <w:szCs w:val="20"/>
        </w:rPr>
        <w:fldChar w:fldCharType="end"/>
      </w:r>
      <w:r w:rsidRPr="00624D8C">
        <w:rPr>
          <w:rFonts w:cs="Arial"/>
          <w:szCs w:val="20"/>
        </w:rPr>
        <w:t xml:space="preserve">; VREDNOST TEH </w:t>
      </w:r>
      <w:r>
        <w:rPr>
          <w:rFonts w:cs="Arial"/>
          <w:szCs w:val="20"/>
        </w:rPr>
        <w:t>DEL</w:t>
      </w:r>
      <w:r w:rsidRPr="00624D8C">
        <w:rPr>
          <w:rFonts w:cs="Arial"/>
          <w:szCs w:val="20"/>
        </w:rPr>
        <w:t xml:space="preserve">: </w:t>
      </w:r>
      <w:r w:rsidRPr="00624D8C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24D8C">
        <w:rPr>
          <w:rFonts w:cs="Arial"/>
          <w:szCs w:val="20"/>
        </w:rPr>
        <w:instrText xml:space="preserve"> FORMTEXT </w:instrText>
      </w:r>
      <w:r w:rsidRPr="00624D8C">
        <w:rPr>
          <w:rFonts w:cs="Arial"/>
          <w:szCs w:val="20"/>
        </w:rPr>
      </w:r>
      <w:r w:rsidRPr="00624D8C">
        <w:rPr>
          <w:rFonts w:cs="Arial"/>
          <w:szCs w:val="20"/>
        </w:rPr>
        <w:fldChar w:fldCharType="separate"/>
      </w:r>
      <w:r w:rsidRPr="00624D8C">
        <w:rPr>
          <w:rFonts w:cs="Arial"/>
          <w:noProof/>
          <w:szCs w:val="20"/>
        </w:rPr>
        <w:t> </w:t>
      </w:r>
      <w:r w:rsidRPr="00624D8C">
        <w:rPr>
          <w:rFonts w:cs="Arial"/>
          <w:noProof/>
          <w:szCs w:val="20"/>
        </w:rPr>
        <w:t> </w:t>
      </w:r>
      <w:r w:rsidRPr="00624D8C">
        <w:rPr>
          <w:rFonts w:cs="Arial"/>
          <w:noProof/>
          <w:szCs w:val="20"/>
        </w:rPr>
        <w:t> </w:t>
      </w:r>
      <w:r w:rsidRPr="00624D8C">
        <w:rPr>
          <w:rFonts w:cs="Arial"/>
          <w:noProof/>
          <w:szCs w:val="20"/>
        </w:rPr>
        <w:t> </w:t>
      </w:r>
      <w:r w:rsidRPr="00624D8C">
        <w:rPr>
          <w:rFonts w:cs="Arial"/>
          <w:noProof/>
          <w:szCs w:val="20"/>
        </w:rPr>
        <w:t> </w:t>
      </w:r>
      <w:r w:rsidRPr="00624D8C">
        <w:rPr>
          <w:rFonts w:cs="Arial"/>
          <w:szCs w:val="20"/>
        </w:rPr>
        <w:fldChar w:fldCharType="end"/>
      </w:r>
      <w:r w:rsidRPr="00624D8C">
        <w:rPr>
          <w:rFonts w:cs="Arial"/>
          <w:szCs w:val="20"/>
        </w:rPr>
        <w:t xml:space="preserve"> v EUR z DDV;</w:t>
      </w:r>
    </w:p>
    <w:p w14:paraId="607AECAD" w14:textId="77777777" w:rsidR="00CE7F8B" w:rsidRPr="00624D8C" w:rsidRDefault="00CE7F8B" w:rsidP="00CE7F8B">
      <w:pPr>
        <w:spacing w:line="240" w:lineRule="auto"/>
        <w:rPr>
          <w:rFonts w:cs="Arial"/>
          <w:szCs w:val="20"/>
        </w:rPr>
      </w:pPr>
    </w:p>
    <w:p w14:paraId="66D6A1B4" w14:textId="77777777" w:rsidR="00CE7F8B" w:rsidRPr="00624D8C" w:rsidRDefault="00CE7F8B" w:rsidP="00CE7F8B">
      <w:pPr>
        <w:numPr>
          <w:ilvl w:val="0"/>
          <w:numId w:val="8"/>
        </w:numPr>
        <w:spacing w:line="240" w:lineRule="auto"/>
        <w:rPr>
          <w:rFonts w:cs="Arial"/>
          <w:szCs w:val="20"/>
        </w:rPr>
      </w:pPr>
      <w:r w:rsidRPr="00624D8C">
        <w:rPr>
          <w:rFonts w:cs="Arial"/>
          <w:szCs w:val="20"/>
        </w:rPr>
        <w:t xml:space="preserve">PREDMET: </w:t>
      </w:r>
      <w:r w:rsidRPr="00624D8C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24D8C">
        <w:rPr>
          <w:rFonts w:cs="Arial"/>
          <w:szCs w:val="20"/>
        </w:rPr>
        <w:instrText xml:space="preserve"> FORMTEXT </w:instrText>
      </w:r>
      <w:r w:rsidRPr="00624D8C">
        <w:rPr>
          <w:rFonts w:cs="Arial"/>
          <w:szCs w:val="20"/>
        </w:rPr>
      </w:r>
      <w:r w:rsidRPr="00624D8C">
        <w:rPr>
          <w:rFonts w:cs="Arial"/>
          <w:szCs w:val="20"/>
        </w:rPr>
        <w:fldChar w:fldCharType="separate"/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fldChar w:fldCharType="end"/>
      </w:r>
      <w:r w:rsidRPr="00624D8C">
        <w:rPr>
          <w:rFonts w:cs="Arial"/>
          <w:szCs w:val="20"/>
        </w:rPr>
        <w:t xml:space="preserve">;  DELEŽ  V % </w:t>
      </w:r>
      <w:r w:rsidRPr="00624D8C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24D8C">
        <w:rPr>
          <w:rFonts w:cs="Arial"/>
          <w:szCs w:val="20"/>
        </w:rPr>
        <w:instrText xml:space="preserve"> FORMTEXT </w:instrText>
      </w:r>
      <w:r w:rsidRPr="00624D8C">
        <w:rPr>
          <w:rFonts w:cs="Arial"/>
          <w:szCs w:val="20"/>
        </w:rPr>
      </w:r>
      <w:r w:rsidRPr="00624D8C">
        <w:rPr>
          <w:rFonts w:cs="Arial"/>
          <w:szCs w:val="20"/>
        </w:rPr>
        <w:fldChar w:fldCharType="separate"/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fldChar w:fldCharType="end"/>
      </w:r>
      <w:r w:rsidRPr="00624D8C">
        <w:rPr>
          <w:rFonts w:cs="Arial"/>
          <w:szCs w:val="20"/>
        </w:rPr>
        <w:t xml:space="preserve">; VREDNOST TEH DEL: </w:t>
      </w:r>
      <w:r w:rsidRPr="00624D8C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24D8C">
        <w:rPr>
          <w:rFonts w:cs="Arial"/>
          <w:szCs w:val="20"/>
        </w:rPr>
        <w:instrText xml:space="preserve"> FORMTEXT </w:instrText>
      </w:r>
      <w:r w:rsidRPr="00624D8C">
        <w:rPr>
          <w:rFonts w:cs="Arial"/>
          <w:szCs w:val="20"/>
        </w:rPr>
      </w:r>
      <w:r w:rsidRPr="00624D8C">
        <w:rPr>
          <w:rFonts w:cs="Arial"/>
          <w:szCs w:val="20"/>
        </w:rPr>
        <w:fldChar w:fldCharType="separate"/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fldChar w:fldCharType="end"/>
      </w:r>
      <w:r w:rsidRPr="00624D8C">
        <w:rPr>
          <w:rFonts w:cs="Arial"/>
          <w:szCs w:val="20"/>
        </w:rPr>
        <w:t xml:space="preserve"> v EUR z DDV;</w:t>
      </w:r>
    </w:p>
    <w:p w14:paraId="53067611" w14:textId="77777777" w:rsidR="00CE7F8B" w:rsidRPr="00624D8C" w:rsidRDefault="00CE7F8B" w:rsidP="00CE7F8B">
      <w:pPr>
        <w:spacing w:line="240" w:lineRule="auto"/>
        <w:rPr>
          <w:rFonts w:cs="Arial"/>
          <w:szCs w:val="20"/>
        </w:rPr>
      </w:pPr>
    </w:p>
    <w:p w14:paraId="39EC57CC" w14:textId="77777777" w:rsidR="00CE7F8B" w:rsidRPr="00624D8C" w:rsidRDefault="00CE7F8B" w:rsidP="00CE7F8B">
      <w:pPr>
        <w:numPr>
          <w:ilvl w:val="0"/>
          <w:numId w:val="8"/>
        </w:numPr>
        <w:spacing w:line="240" w:lineRule="auto"/>
        <w:rPr>
          <w:rFonts w:cs="Arial"/>
          <w:szCs w:val="20"/>
        </w:rPr>
      </w:pPr>
      <w:r w:rsidRPr="00624D8C">
        <w:rPr>
          <w:rFonts w:cs="Arial"/>
          <w:szCs w:val="20"/>
        </w:rPr>
        <w:t xml:space="preserve">PREDMET: </w:t>
      </w:r>
      <w:r w:rsidRPr="00624D8C">
        <w:rPr>
          <w:rFonts w:cs="Arial"/>
          <w:szCs w:val="20"/>
        </w:rPr>
        <w:fldChar w:fldCharType="begin">
          <w:ffData>
            <w:name w:val="Besedilo435"/>
            <w:enabled/>
            <w:calcOnExit w:val="0"/>
            <w:textInput/>
          </w:ffData>
        </w:fldChar>
      </w:r>
      <w:r w:rsidRPr="00624D8C">
        <w:rPr>
          <w:rFonts w:cs="Arial"/>
          <w:szCs w:val="20"/>
        </w:rPr>
        <w:instrText xml:space="preserve"> FORMTEXT </w:instrText>
      </w:r>
      <w:r w:rsidRPr="00624D8C">
        <w:rPr>
          <w:rFonts w:cs="Arial"/>
          <w:szCs w:val="20"/>
        </w:rPr>
      </w:r>
      <w:r w:rsidRPr="00624D8C">
        <w:rPr>
          <w:rFonts w:cs="Arial"/>
          <w:szCs w:val="20"/>
        </w:rPr>
        <w:fldChar w:fldCharType="separate"/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fldChar w:fldCharType="end"/>
      </w:r>
      <w:r w:rsidRPr="00624D8C">
        <w:rPr>
          <w:rFonts w:cs="Arial"/>
          <w:szCs w:val="20"/>
        </w:rPr>
        <w:t xml:space="preserve">;  DELEŽ  V % </w:t>
      </w:r>
      <w:r w:rsidRPr="00624D8C">
        <w:rPr>
          <w:rFonts w:cs="Arial"/>
          <w:szCs w:val="20"/>
        </w:rPr>
        <w:fldChar w:fldCharType="begin">
          <w:ffData>
            <w:name w:val="Besedilo447"/>
            <w:enabled/>
            <w:calcOnExit w:val="0"/>
            <w:textInput/>
          </w:ffData>
        </w:fldChar>
      </w:r>
      <w:r w:rsidRPr="00624D8C">
        <w:rPr>
          <w:rFonts w:cs="Arial"/>
          <w:szCs w:val="20"/>
        </w:rPr>
        <w:instrText xml:space="preserve"> FORMTEXT </w:instrText>
      </w:r>
      <w:r w:rsidRPr="00624D8C">
        <w:rPr>
          <w:rFonts w:cs="Arial"/>
          <w:szCs w:val="20"/>
        </w:rPr>
      </w:r>
      <w:r w:rsidRPr="00624D8C">
        <w:rPr>
          <w:rFonts w:cs="Arial"/>
          <w:szCs w:val="20"/>
        </w:rPr>
        <w:fldChar w:fldCharType="separate"/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fldChar w:fldCharType="end"/>
      </w:r>
      <w:r w:rsidRPr="00624D8C">
        <w:rPr>
          <w:rFonts w:cs="Arial"/>
          <w:szCs w:val="20"/>
        </w:rPr>
        <w:t xml:space="preserve">; VREDNOST TEH DEL: </w:t>
      </w:r>
      <w:r w:rsidRPr="00624D8C">
        <w:rPr>
          <w:rFonts w:cs="Arial"/>
          <w:szCs w:val="20"/>
        </w:rPr>
        <w:fldChar w:fldCharType="begin">
          <w:ffData>
            <w:name w:val="Besedilo436"/>
            <w:enabled/>
            <w:calcOnExit w:val="0"/>
            <w:textInput/>
          </w:ffData>
        </w:fldChar>
      </w:r>
      <w:r w:rsidRPr="00624D8C">
        <w:rPr>
          <w:rFonts w:cs="Arial"/>
          <w:szCs w:val="20"/>
        </w:rPr>
        <w:instrText xml:space="preserve"> FORMTEXT </w:instrText>
      </w:r>
      <w:r w:rsidRPr="00624D8C">
        <w:rPr>
          <w:rFonts w:cs="Arial"/>
          <w:szCs w:val="20"/>
        </w:rPr>
      </w:r>
      <w:r w:rsidRPr="00624D8C">
        <w:rPr>
          <w:rFonts w:cs="Arial"/>
          <w:szCs w:val="20"/>
        </w:rPr>
        <w:fldChar w:fldCharType="separate"/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t> </w:t>
      </w:r>
      <w:r w:rsidRPr="00624D8C">
        <w:rPr>
          <w:rFonts w:cs="Arial"/>
          <w:szCs w:val="20"/>
        </w:rPr>
        <w:fldChar w:fldCharType="end"/>
      </w:r>
      <w:r w:rsidRPr="00624D8C">
        <w:rPr>
          <w:rFonts w:cs="Arial"/>
          <w:szCs w:val="20"/>
        </w:rPr>
        <w:t xml:space="preserve"> v EUR z DDV</w:t>
      </w:r>
      <w:r>
        <w:rPr>
          <w:rFonts w:cs="Arial"/>
          <w:szCs w:val="20"/>
        </w:rPr>
        <w:t>.</w:t>
      </w:r>
    </w:p>
    <w:p w14:paraId="3AF0FCFC" w14:textId="77777777" w:rsidR="00CE7F8B" w:rsidRPr="00624D8C" w:rsidRDefault="00CE7F8B" w:rsidP="00CE7F8B">
      <w:pPr>
        <w:spacing w:line="240" w:lineRule="auto"/>
        <w:rPr>
          <w:rFonts w:cs="Arial"/>
          <w:szCs w:val="20"/>
        </w:rPr>
      </w:pPr>
    </w:p>
    <w:p w14:paraId="4A261B26" w14:textId="77777777" w:rsidR="00CE7F8B" w:rsidRPr="00624D8C" w:rsidRDefault="00CE7F8B" w:rsidP="00CE7F8B">
      <w:pPr>
        <w:spacing w:line="240" w:lineRule="auto"/>
        <w:rPr>
          <w:rFonts w:cs="Arial"/>
          <w:b/>
          <w:szCs w:val="20"/>
        </w:rPr>
      </w:pPr>
      <w:r w:rsidRPr="00624D8C">
        <w:rPr>
          <w:rFonts w:cs="Arial"/>
          <w:b/>
          <w:i/>
          <w:szCs w:val="20"/>
        </w:rPr>
        <w:t>Navesti je potrebno vsa dela in vse zahtevane podatke za dela, ki jih bo izvajal podizvajalec.</w:t>
      </w:r>
    </w:p>
    <w:p w14:paraId="20B20AE2" w14:textId="1B35C856" w:rsidR="00334544" w:rsidRDefault="00334544" w:rsidP="007971E7">
      <w:pPr>
        <w:spacing w:line="240" w:lineRule="auto"/>
        <w:rPr>
          <w:rFonts w:cs="Arial"/>
          <w:szCs w:val="20"/>
        </w:rPr>
      </w:pPr>
    </w:p>
    <w:p w14:paraId="79534DC6" w14:textId="0BDBB086" w:rsidR="008963BC" w:rsidRDefault="008963BC" w:rsidP="007971E7">
      <w:pPr>
        <w:spacing w:line="240" w:lineRule="auto"/>
        <w:rPr>
          <w:rFonts w:cs="Arial"/>
          <w:szCs w:val="20"/>
        </w:rPr>
      </w:pPr>
    </w:p>
    <w:p w14:paraId="4DD3798A" w14:textId="0589D52F" w:rsidR="008963BC" w:rsidRPr="00CE0579" w:rsidRDefault="008963BC" w:rsidP="008963BC">
      <w:pPr>
        <w:pStyle w:val="Naslov2"/>
        <w:keepLines w:val="0"/>
        <w:numPr>
          <w:ilvl w:val="1"/>
          <w:numId w:val="7"/>
        </w:numPr>
        <w:spacing w:before="0" w:after="0" w:line="240" w:lineRule="auto"/>
        <w:rPr>
          <w:rFonts w:cs="Arial"/>
          <w:szCs w:val="20"/>
        </w:rPr>
      </w:pPr>
      <w:r w:rsidRPr="00CE0579">
        <w:rPr>
          <w:rFonts w:cs="Arial"/>
          <w:szCs w:val="20"/>
        </w:rPr>
        <w:t>UPORABA ZMOGLJIVOSTI DRUGIH GOSPODARSKIH SUBJEKTOV</w:t>
      </w:r>
    </w:p>
    <w:p w14:paraId="060FC772" w14:textId="0622FDC0" w:rsidR="008963BC" w:rsidRDefault="008963BC" w:rsidP="007971E7">
      <w:pPr>
        <w:spacing w:line="240" w:lineRule="auto"/>
        <w:rPr>
          <w:rFonts w:cs="Arial"/>
          <w:szCs w:val="20"/>
        </w:rPr>
      </w:pPr>
    </w:p>
    <w:p w14:paraId="5AE5A4E8" w14:textId="65AD6ABA" w:rsidR="008963BC" w:rsidRPr="00724D4F" w:rsidRDefault="008963BC" w:rsidP="008963BC">
      <w:pPr>
        <w:rPr>
          <w:szCs w:val="20"/>
        </w:rPr>
      </w:pPr>
      <w:r w:rsidRPr="00724D4F">
        <w:rPr>
          <w:szCs w:val="20"/>
        </w:rPr>
        <w:t>Pri javnem naročilu</w:t>
      </w:r>
      <w:r>
        <w:rPr>
          <w:szCs w:val="20"/>
        </w:rPr>
        <w:t xml:space="preserve"> z</w:t>
      </w:r>
      <w:r w:rsidRPr="00724D4F">
        <w:rPr>
          <w:szCs w:val="20"/>
        </w:rPr>
        <w:t xml:space="preserve"> oznako </w:t>
      </w:r>
      <w:r w:rsidR="00477C0B">
        <w:rPr>
          <w:szCs w:val="20"/>
        </w:rPr>
        <w:t>NMV-0</w:t>
      </w:r>
      <w:r w:rsidR="00C20402">
        <w:rPr>
          <w:szCs w:val="20"/>
        </w:rPr>
        <w:t>4</w:t>
      </w:r>
      <w:r w:rsidR="00477C0B">
        <w:rPr>
          <w:szCs w:val="20"/>
        </w:rPr>
        <w:t>/2026</w:t>
      </w:r>
      <w:r>
        <w:rPr>
          <w:szCs w:val="20"/>
        </w:rPr>
        <w:t xml:space="preserve"> </w:t>
      </w:r>
      <w:r w:rsidRPr="00724D4F">
        <w:rPr>
          <w:szCs w:val="20"/>
        </w:rPr>
        <w:t xml:space="preserve">bomo </w:t>
      </w:r>
      <w:r>
        <w:rPr>
          <w:szCs w:val="20"/>
        </w:rPr>
        <w:t>uporabili zmogljivosti naslednjih gospodarskih subjektov /</w:t>
      </w:r>
      <w:r w:rsidRPr="00EA06C7">
        <w:rPr>
          <w:i/>
          <w:szCs w:val="20"/>
        </w:rPr>
        <w:t>velja za izpo</w:t>
      </w:r>
      <w:r>
        <w:rPr>
          <w:i/>
          <w:szCs w:val="20"/>
        </w:rPr>
        <w:t>l</w:t>
      </w:r>
      <w:r w:rsidRPr="00EA06C7">
        <w:rPr>
          <w:i/>
          <w:szCs w:val="20"/>
        </w:rPr>
        <w:t xml:space="preserve">nitev pogoja iz točke </w:t>
      </w:r>
      <w:r>
        <w:rPr>
          <w:i/>
          <w:szCs w:val="20"/>
        </w:rPr>
        <w:t>1</w:t>
      </w:r>
      <w:r w:rsidR="00477C0B">
        <w:rPr>
          <w:i/>
          <w:szCs w:val="20"/>
        </w:rPr>
        <w:t>1</w:t>
      </w:r>
      <w:r w:rsidRPr="00EA06C7">
        <w:rPr>
          <w:i/>
          <w:szCs w:val="20"/>
        </w:rPr>
        <w:t>.</w:t>
      </w:r>
      <w:r w:rsidR="00477C0B">
        <w:rPr>
          <w:i/>
          <w:szCs w:val="20"/>
        </w:rPr>
        <w:t>3</w:t>
      </w:r>
      <w:r w:rsidRPr="00EA06C7">
        <w:rPr>
          <w:i/>
          <w:szCs w:val="20"/>
        </w:rPr>
        <w:t>.</w:t>
      </w:r>
      <w:r w:rsidR="00477C0B">
        <w:rPr>
          <w:i/>
          <w:szCs w:val="20"/>
        </w:rPr>
        <w:t>3</w:t>
      </w:r>
      <w:r>
        <w:rPr>
          <w:i/>
          <w:szCs w:val="20"/>
        </w:rPr>
        <w:t xml:space="preserve"> navodil v predmetnem postopku</w:t>
      </w:r>
      <w:r w:rsidRPr="00EA06C7">
        <w:rPr>
          <w:i/>
          <w:szCs w:val="20"/>
        </w:rPr>
        <w:t>/</w:t>
      </w:r>
    </w:p>
    <w:p w14:paraId="36F43F29" w14:textId="77777777" w:rsidR="008963BC" w:rsidRPr="003146F4" w:rsidRDefault="008963BC" w:rsidP="008963BC">
      <w:pPr>
        <w:rPr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1"/>
        <w:gridCol w:w="7796"/>
      </w:tblGrid>
      <w:tr w:rsidR="008963BC" w:rsidRPr="003E0883" w14:paraId="3185F17D" w14:textId="77777777" w:rsidTr="00F14F57">
        <w:trPr>
          <w:trHeight w:val="397"/>
          <w:jc w:val="center"/>
        </w:trPr>
        <w:tc>
          <w:tcPr>
            <w:tcW w:w="1131" w:type="dxa"/>
            <w:vAlign w:val="center"/>
          </w:tcPr>
          <w:p w14:paraId="5327CA6E" w14:textId="77777777" w:rsidR="008963BC" w:rsidRPr="006D1AA2" w:rsidRDefault="008963BC" w:rsidP="00F14F57">
            <w:pPr>
              <w:jc w:val="center"/>
              <w:rPr>
                <w:b/>
                <w:szCs w:val="20"/>
              </w:rPr>
            </w:pPr>
            <w:proofErr w:type="spellStart"/>
            <w:r w:rsidRPr="006D1AA2">
              <w:rPr>
                <w:b/>
                <w:szCs w:val="20"/>
              </w:rPr>
              <w:t>Zap</w:t>
            </w:r>
            <w:proofErr w:type="spellEnd"/>
            <w:r w:rsidRPr="006D1AA2">
              <w:rPr>
                <w:b/>
                <w:szCs w:val="20"/>
              </w:rPr>
              <w:t>. št.</w:t>
            </w:r>
          </w:p>
        </w:tc>
        <w:tc>
          <w:tcPr>
            <w:tcW w:w="7796" w:type="dxa"/>
            <w:vAlign w:val="center"/>
          </w:tcPr>
          <w:p w14:paraId="388DC331" w14:textId="77777777" w:rsidR="008963BC" w:rsidRPr="003E0883" w:rsidRDefault="008963BC" w:rsidP="00F14F57">
            <w:pPr>
              <w:jc w:val="center"/>
              <w:rPr>
                <w:b/>
                <w:szCs w:val="20"/>
              </w:rPr>
            </w:pPr>
            <w:r w:rsidRPr="003E0883">
              <w:rPr>
                <w:b/>
                <w:szCs w:val="20"/>
              </w:rPr>
              <w:t xml:space="preserve">Naziv </w:t>
            </w:r>
            <w:r>
              <w:rPr>
                <w:b/>
                <w:szCs w:val="20"/>
              </w:rPr>
              <w:t>gospodarskega subjekta</w:t>
            </w:r>
          </w:p>
        </w:tc>
      </w:tr>
      <w:tr w:rsidR="008963BC" w:rsidRPr="003E0883" w14:paraId="589AB826" w14:textId="77777777" w:rsidTr="00F14F57">
        <w:trPr>
          <w:trHeight w:val="397"/>
          <w:jc w:val="center"/>
        </w:trPr>
        <w:tc>
          <w:tcPr>
            <w:tcW w:w="1131" w:type="dxa"/>
            <w:vAlign w:val="center"/>
          </w:tcPr>
          <w:p w14:paraId="7A8E1535" w14:textId="77777777" w:rsidR="008963BC" w:rsidRPr="006D1AA2" w:rsidRDefault="008963BC" w:rsidP="00F14F57">
            <w:pPr>
              <w:jc w:val="center"/>
              <w:rPr>
                <w:szCs w:val="20"/>
              </w:rPr>
            </w:pPr>
            <w:r w:rsidRPr="006D1AA2">
              <w:rPr>
                <w:szCs w:val="20"/>
              </w:rPr>
              <w:t>1.</w:t>
            </w:r>
          </w:p>
        </w:tc>
        <w:tc>
          <w:tcPr>
            <w:tcW w:w="7796" w:type="dxa"/>
            <w:vAlign w:val="center"/>
          </w:tcPr>
          <w:p w14:paraId="37D0996D" w14:textId="77777777" w:rsidR="008963BC" w:rsidRPr="003E0883" w:rsidRDefault="008963BC" w:rsidP="00F14F57">
            <w:pPr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76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</w:p>
        </w:tc>
      </w:tr>
      <w:tr w:rsidR="008963BC" w:rsidRPr="003E0883" w14:paraId="0617308A" w14:textId="77777777" w:rsidTr="00F14F57">
        <w:trPr>
          <w:trHeight w:val="397"/>
          <w:jc w:val="center"/>
        </w:trPr>
        <w:tc>
          <w:tcPr>
            <w:tcW w:w="1131" w:type="dxa"/>
            <w:vAlign w:val="center"/>
          </w:tcPr>
          <w:p w14:paraId="42976392" w14:textId="77777777" w:rsidR="008963BC" w:rsidRPr="006D1AA2" w:rsidRDefault="008963BC" w:rsidP="00F14F57">
            <w:pPr>
              <w:jc w:val="center"/>
              <w:rPr>
                <w:szCs w:val="20"/>
              </w:rPr>
            </w:pPr>
            <w:r w:rsidRPr="006D1AA2">
              <w:rPr>
                <w:szCs w:val="20"/>
              </w:rPr>
              <w:t>2.</w:t>
            </w:r>
          </w:p>
        </w:tc>
        <w:tc>
          <w:tcPr>
            <w:tcW w:w="7796" w:type="dxa"/>
            <w:vAlign w:val="center"/>
          </w:tcPr>
          <w:p w14:paraId="44D3A2BE" w14:textId="77777777" w:rsidR="008963BC" w:rsidRPr="003E0883" w:rsidRDefault="008963BC" w:rsidP="00F14F57">
            <w:pPr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77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</w:p>
        </w:tc>
      </w:tr>
      <w:tr w:rsidR="008963BC" w:rsidRPr="003E0883" w14:paraId="07701DDB" w14:textId="77777777" w:rsidTr="00F14F57">
        <w:trPr>
          <w:trHeight w:val="397"/>
          <w:jc w:val="center"/>
        </w:trPr>
        <w:tc>
          <w:tcPr>
            <w:tcW w:w="1131" w:type="dxa"/>
            <w:vAlign w:val="center"/>
          </w:tcPr>
          <w:p w14:paraId="42ADC59F" w14:textId="77777777" w:rsidR="008963BC" w:rsidRPr="006D1AA2" w:rsidRDefault="008963BC" w:rsidP="00F14F57">
            <w:pPr>
              <w:jc w:val="center"/>
              <w:rPr>
                <w:szCs w:val="20"/>
              </w:rPr>
            </w:pPr>
            <w:r w:rsidRPr="006D1AA2">
              <w:rPr>
                <w:szCs w:val="20"/>
              </w:rPr>
              <w:t>3.</w:t>
            </w:r>
          </w:p>
        </w:tc>
        <w:tc>
          <w:tcPr>
            <w:tcW w:w="7796" w:type="dxa"/>
            <w:vAlign w:val="center"/>
          </w:tcPr>
          <w:p w14:paraId="1F83340A" w14:textId="77777777" w:rsidR="008963BC" w:rsidRPr="003E0883" w:rsidRDefault="008963BC" w:rsidP="00F14F57">
            <w:pPr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78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</w:p>
        </w:tc>
      </w:tr>
      <w:tr w:rsidR="008963BC" w:rsidRPr="003E0883" w14:paraId="1253C179" w14:textId="77777777" w:rsidTr="00F14F57">
        <w:trPr>
          <w:trHeight w:val="397"/>
          <w:jc w:val="center"/>
        </w:trPr>
        <w:tc>
          <w:tcPr>
            <w:tcW w:w="1131" w:type="dxa"/>
            <w:vAlign w:val="center"/>
          </w:tcPr>
          <w:p w14:paraId="73361334" w14:textId="77777777" w:rsidR="008963BC" w:rsidRPr="006D1AA2" w:rsidRDefault="008963BC" w:rsidP="00F14F57">
            <w:pPr>
              <w:jc w:val="center"/>
              <w:rPr>
                <w:szCs w:val="20"/>
              </w:rPr>
            </w:pPr>
            <w:r w:rsidRPr="006D1AA2">
              <w:rPr>
                <w:szCs w:val="20"/>
              </w:rPr>
              <w:t>4.</w:t>
            </w:r>
          </w:p>
        </w:tc>
        <w:tc>
          <w:tcPr>
            <w:tcW w:w="7796" w:type="dxa"/>
            <w:vAlign w:val="center"/>
          </w:tcPr>
          <w:p w14:paraId="7C8B9804" w14:textId="77777777" w:rsidR="008963BC" w:rsidRPr="003E0883" w:rsidRDefault="008963BC" w:rsidP="00F14F57">
            <w:pPr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79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</w:p>
        </w:tc>
      </w:tr>
    </w:tbl>
    <w:p w14:paraId="445EB944" w14:textId="77777777" w:rsidR="008963BC" w:rsidRDefault="008963BC" w:rsidP="008963BC">
      <w:pPr>
        <w:pStyle w:val="Naslov2"/>
        <w:numPr>
          <w:ilvl w:val="3"/>
          <w:numId w:val="7"/>
        </w:numPr>
        <w:tabs>
          <w:tab w:val="clear" w:pos="680"/>
          <w:tab w:val="num" w:pos="851"/>
        </w:tabs>
        <w:ind w:left="2880" w:hanging="2880"/>
        <w:jc w:val="left"/>
        <w:rPr>
          <w:i/>
          <w:szCs w:val="20"/>
        </w:rPr>
      </w:pPr>
      <w:r w:rsidRPr="00872051">
        <w:rPr>
          <w:i/>
          <w:szCs w:val="20"/>
        </w:rPr>
        <w:t>POSLOVNI PODATKI GOSPODARSKEGA SUBJEKTA</w:t>
      </w:r>
    </w:p>
    <w:p w14:paraId="13269466" w14:textId="1B9BE40A" w:rsidR="00EF139E" w:rsidRPr="004D7396" w:rsidRDefault="00EF139E" w:rsidP="004D7396">
      <w:pPr>
        <w:rPr>
          <w:i/>
          <w:szCs w:val="20"/>
        </w:rPr>
      </w:pPr>
      <w:r w:rsidRPr="004D7396">
        <w:rPr>
          <w:i/>
          <w:szCs w:val="20"/>
        </w:rPr>
        <w:t>/Gospodarski subjekt točko 2.4.1.1 izpolni v celoti tolikokrat, kolikor drugih gospodarskih subjektov prijavlja./</w:t>
      </w:r>
    </w:p>
    <w:p w14:paraId="00F651FB" w14:textId="77777777" w:rsidR="008963BC" w:rsidRPr="009865F7" w:rsidRDefault="008963BC" w:rsidP="008963BC"/>
    <w:tbl>
      <w:tblPr>
        <w:tblW w:w="9072" w:type="dxa"/>
        <w:tblInd w:w="1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472"/>
      </w:tblGrid>
      <w:tr w:rsidR="008963BC" w:rsidRPr="003E0883" w14:paraId="4B872EB1" w14:textId="77777777" w:rsidTr="00F14F57">
        <w:trPr>
          <w:trHeight w:val="397"/>
          <w:tblHeader/>
        </w:trPr>
        <w:tc>
          <w:tcPr>
            <w:tcW w:w="3600" w:type="dxa"/>
            <w:vAlign w:val="center"/>
          </w:tcPr>
          <w:p w14:paraId="04B3A95C" w14:textId="77777777" w:rsidR="008963BC" w:rsidRPr="003E0883" w:rsidRDefault="008963BC" w:rsidP="00F14F57">
            <w:pPr>
              <w:rPr>
                <w:szCs w:val="20"/>
              </w:rPr>
            </w:pPr>
            <w:r w:rsidRPr="003E0883">
              <w:rPr>
                <w:szCs w:val="20"/>
              </w:rPr>
              <w:t xml:space="preserve">Popoln naziv </w:t>
            </w:r>
            <w:r>
              <w:rPr>
                <w:szCs w:val="20"/>
              </w:rPr>
              <w:t>gospodarskega subjekta</w:t>
            </w:r>
            <w:r w:rsidRPr="003E0883">
              <w:rPr>
                <w:szCs w:val="20"/>
              </w:rPr>
              <w:t>:</w:t>
            </w:r>
          </w:p>
        </w:tc>
        <w:tc>
          <w:tcPr>
            <w:tcW w:w="5472" w:type="dxa"/>
            <w:tcBorders>
              <w:bottom w:val="single" w:sz="6" w:space="0" w:color="000000"/>
            </w:tcBorders>
            <w:vAlign w:val="center"/>
          </w:tcPr>
          <w:p w14:paraId="7B74D11D" w14:textId="77777777" w:rsidR="008963BC" w:rsidRPr="003E0883" w:rsidRDefault="008963BC" w:rsidP="00F14F57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</w:p>
        </w:tc>
      </w:tr>
      <w:tr w:rsidR="008963BC" w:rsidRPr="003E0883" w14:paraId="592B2605" w14:textId="77777777" w:rsidTr="00F14F57">
        <w:trPr>
          <w:trHeight w:val="397"/>
          <w:tblHeader/>
        </w:trPr>
        <w:tc>
          <w:tcPr>
            <w:tcW w:w="3600" w:type="dxa"/>
            <w:vAlign w:val="center"/>
          </w:tcPr>
          <w:p w14:paraId="1C171F22" w14:textId="77777777" w:rsidR="008963BC" w:rsidRPr="003E0883" w:rsidRDefault="008963BC" w:rsidP="00F14F57">
            <w:pPr>
              <w:rPr>
                <w:szCs w:val="20"/>
              </w:rPr>
            </w:pPr>
            <w:r>
              <w:rPr>
                <w:szCs w:val="20"/>
              </w:rPr>
              <w:t>Naslov gospodarskega subjekta:</w:t>
            </w:r>
          </w:p>
        </w:tc>
        <w:tc>
          <w:tcPr>
            <w:tcW w:w="5472" w:type="dxa"/>
            <w:tcBorders>
              <w:bottom w:val="single" w:sz="6" w:space="0" w:color="000000"/>
            </w:tcBorders>
            <w:vAlign w:val="center"/>
          </w:tcPr>
          <w:p w14:paraId="3E12253B" w14:textId="77777777" w:rsidR="008963BC" w:rsidRPr="003E0883" w:rsidRDefault="008963BC" w:rsidP="00F14F57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83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</w:p>
        </w:tc>
      </w:tr>
      <w:tr w:rsidR="008963BC" w:rsidRPr="003E0883" w14:paraId="7365411A" w14:textId="77777777" w:rsidTr="00F14F57">
        <w:trPr>
          <w:trHeight w:val="397"/>
          <w:tblHeader/>
        </w:trPr>
        <w:tc>
          <w:tcPr>
            <w:tcW w:w="3600" w:type="dxa"/>
            <w:vAlign w:val="center"/>
          </w:tcPr>
          <w:p w14:paraId="675E62A2" w14:textId="77777777" w:rsidR="008963BC" w:rsidRPr="003E0883" w:rsidRDefault="008963BC" w:rsidP="00F14F57">
            <w:pPr>
              <w:rPr>
                <w:szCs w:val="20"/>
              </w:rPr>
            </w:pPr>
            <w:r w:rsidRPr="003E0883">
              <w:rPr>
                <w:szCs w:val="20"/>
              </w:rPr>
              <w:t>Matična številka:</w:t>
            </w:r>
          </w:p>
        </w:tc>
        <w:tc>
          <w:tcPr>
            <w:tcW w:w="5472" w:type="dxa"/>
            <w:vAlign w:val="center"/>
          </w:tcPr>
          <w:p w14:paraId="2AFAD25F" w14:textId="77777777" w:rsidR="008963BC" w:rsidRPr="003E0883" w:rsidRDefault="008963BC" w:rsidP="00F14F57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84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</w:p>
        </w:tc>
      </w:tr>
      <w:tr w:rsidR="008963BC" w:rsidRPr="003E0883" w14:paraId="0D50A8AE" w14:textId="77777777" w:rsidTr="00F14F57">
        <w:trPr>
          <w:trHeight w:val="397"/>
          <w:tblHeader/>
        </w:trPr>
        <w:tc>
          <w:tcPr>
            <w:tcW w:w="3600" w:type="dxa"/>
            <w:vAlign w:val="center"/>
          </w:tcPr>
          <w:p w14:paraId="0E7F844D" w14:textId="77777777" w:rsidR="008963BC" w:rsidRPr="003E0883" w:rsidRDefault="008963BC" w:rsidP="00F14F57">
            <w:pPr>
              <w:rPr>
                <w:szCs w:val="20"/>
              </w:rPr>
            </w:pPr>
            <w:r>
              <w:rPr>
                <w:szCs w:val="20"/>
              </w:rPr>
              <w:t>Identifikacijska številka:</w:t>
            </w:r>
          </w:p>
        </w:tc>
        <w:tc>
          <w:tcPr>
            <w:tcW w:w="5472" w:type="dxa"/>
            <w:vAlign w:val="center"/>
          </w:tcPr>
          <w:p w14:paraId="4D032935" w14:textId="77777777" w:rsidR="008963BC" w:rsidRPr="003E0883" w:rsidRDefault="008963BC" w:rsidP="00F14F57">
            <w:pPr>
              <w:ind w:right="-1492"/>
              <w:rPr>
                <w:szCs w:val="20"/>
              </w:rPr>
            </w:pPr>
            <w:r w:rsidRPr="003E0883">
              <w:rPr>
                <w:color w:val="1F497D"/>
                <w:szCs w:val="20"/>
              </w:rPr>
              <w:t>SI</w:t>
            </w:r>
            <w:r w:rsidRPr="003E0883">
              <w:rPr>
                <w:color w:val="1F497D"/>
                <w:szCs w:val="20"/>
              </w:rPr>
              <w:fldChar w:fldCharType="begin">
                <w:ffData>
                  <w:name w:val="Besedilo682"/>
                  <w:enabled/>
                  <w:calcOnExit w:val="0"/>
                  <w:textInput/>
                </w:ffData>
              </w:fldChar>
            </w:r>
            <w:r w:rsidRPr="003E0883">
              <w:rPr>
                <w:color w:val="1F497D"/>
                <w:szCs w:val="20"/>
              </w:rPr>
              <w:instrText xml:space="preserve"> FORMTEXT </w:instrText>
            </w:r>
            <w:r w:rsidRPr="003E0883">
              <w:rPr>
                <w:color w:val="1F497D"/>
                <w:szCs w:val="20"/>
              </w:rPr>
            </w:r>
            <w:r w:rsidRPr="003E0883">
              <w:rPr>
                <w:color w:val="1F497D"/>
                <w:szCs w:val="20"/>
              </w:rPr>
              <w:fldChar w:fldCharType="separate"/>
            </w:r>
            <w:r w:rsidRPr="003E0883">
              <w:rPr>
                <w:noProof/>
                <w:color w:val="1F497D"/>
                <w:szCs w:val="20"/>
              </w:rPr>
              <w:t> </w:t>
            </w:r>
            <w:r w:rsidRPr="003E0883">
              <w:rPr>
                <w:noProof/>
                <w:color w:val="1F497D"/>
                <w:szCs w:val="20"/>
              </w:rPr>
              <w:t> </w:t>
            </w:r>
            <w:r w:rsidRPr="003E0883">
              <w:rPr>
                <w:noProof/>
                <w:color w:val="1F497D"/>
                <w:szCs w:val="20"/>
              </w:rPr>
              <w:t> </w:t>
            </w:r>
            <w:r w:rsidRPr="003E0883">
              <w:rPr>
                <w:noProof/>
                <w:color w:val="1F497D"/>
                <w:szCs w:val="20"/>
              </w:rPr>
              <w:t> </w:t>
            </w:r>
            <w:r w:rsidRPr="003E0883">
              <w:rPr>
                <w:noProof/>
                <w:color w:val="1F497D"/>
                <w:szCs w:val="20"/>
              </w:rPr>
              <w:t> </w:t>
            </w:r>
            <w:r w:rsidRPr="003E0883">
              <w:rPr>
                <w:color w:val="1F497D"/>
                <w:szCs w:val="20"/>
              </w:rPr>
              <w:fldChar w:fldCharType="end"/>
            </w:r>
          </w:p>
        </w:tc>
      </w:tr>
      <w:tr w:rsidR="008963BC" w:rsidRPr="003E0883" w14:paraId="0B396B4D" w14:textId="77777777" w:rsidTr="00F14F57">
        <w:trPr>
          <w:trHeight w:val="397"/>
          <w:tblHeader/>
        </w:trPr>
        <w:tc>
          <w:tcPr>
            <w:tcW w:w="3600" w:type="dxa"/>
            <w:vAlign w:val="center"/>
          </w:tcPr>
          <w:p w14:paraId="34DA70C3" w14:textId="77777777" w:rsidR="008963BC" w:rsidRPr="003E0883" w:rsidRDefault="008963BC" w:rsidP="00F14F57">
            <w:pPr>
              <w:rPr>
                <w:szCs w:val="20"/>
              </w:rPr>
            </w:pPr>
            <w:r w:rsidRPr="003E0883">
              <w:rPr>
                <w:szCs w:val="20"/>
              </w:rPr>
              <w:t>Telefonska številka:</w:t>
            </w:r>
          </w:p>
        </w:tc>
        <w:tc>
          <w:tcPr>
            <w:tcW w:w="5472" w:type="dxa"/>
            <w:vAlign w:val="center"/>
          </w:tcPr>
          <w:p w14:paraId="3B24BB7D" w14:textId="77777777" w:rsidR="008963BC" w:rsidRPr="003E0883" w:rsidRDefault="008963BC" w:rsidP="00F14F57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86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</w:p>
        </w:tc>
      </w:tr>
      <w:tr w:rsidR="008963BC" w:rsidRPr="003E0883" w14:paraId="341A7D54" w14:textId="77777777" w:rsidTr="00F14F57">
        <w:trPr>
          <w:trHeight w:val="397"/>
          <w:tblHeader/>
        </w:trPr>
        <w:tc>
          <w:tcPr>
            <w:tcW w:w="3600" w:type="dxa"/>
            <w:vAlign w:val="center"/>
          </w:tcPr>
          <w:p w14:paraId="34D627FD" w14:textId="77777777" w:rsidR="008963BC" w:rsidRPr="003E0883" w:rsidRDefault="008963BC" w:rsidP="00F14F57">
            <w:pPr>
              <w:pStyle w:val="NavadenTimesNewRoman"/>
              <w:widowControl/>
              <w:rPr>
                <w:rFonts w:cs="Arial"/>
                <w:sz w:val="20"/>
              </w:rPr>
            </w:pPr>
            <w:r w:rsidRPr="003E0883">
              <w:rPr>
                <w:rFonts w:cs="Arial"/>
                <w:sz w:val="20"/>
              </w:rPr>
              <w:t>E-pošta:</w:t>
            </w:r>
          </w:p>
        </w:tc>
        <w:tc>
          <w:tcPr>
            <w:tcW w:w="5472" w:type="dxa"/>
            <w:vAlign w:val="center"/>
          </w:tcPr>
          <w:p w14:paraId="16C8E589" w14:textId="77777777" w:rsidR="008963BC" w:rsidRPr="003E0883" w:rsidRDefault="008963BC" w:rsidP="00F14F57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</w:p>
        </w:tc>
      </w:tr>
      <w:tr w:rsidR="008963BC" w:rsidRPr="003E0883" w14:paraId="1B26FF24" w14:textId="77777777" w:rsidTr="00F14F57">
        <w:trPr>
          <w:trHeight w:val="397"/>
          <w:tblHeader/>
        </w:trPr>
        <w:tc>
          <w:tcPr>
            <w:tcW w:w="3600" w:type="dxa"/>
            <w:vAlign w:val="center"/>
          </w:tcPr>
          <w:p w14:paraId="7746E112" w14:textId="77777777" w:rsidR="008963BC" w:rsidRPr="003E0883" w:rsidRDefault="008963BC" w:rsidP="00F14F57">
            <w:pPr>
              <w:pStyle w:val="NavadenTimesNewRoman"/>
              <w:widowControl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Oseba, pooblaščena za zastopanje</w:t>
            </w:r>
          </w:p>
        </w:tc>
        <w:tc>
          <w:tcPr>
            <w:tcW w:w="5472" w:type="dxa"/>
            <w:vAlign w:val="center"/>
          </w:tcPr>
          <w:p w14:paraId="75355C68" w14:textId="77777777" w:rsidR="008963BC" w:rsidRPr="003E0883" w:rsidRDefault="008963BC" w:rsidP="00F14F57">
            <w:pPr>
              <w:ind w:right="-1492"/>
              <w:rPr>
                <w:szCs w:val="20"/>
              </w:rPr>
            </w:pPr>
            <w:r w:rsidRPr="003E0883">
              <w:rPr>
                <w:szCs w:val="20"/>
              </w:rPr>
              <w:fldChar w:fldCharType="begin">
                <w:ffData>
                  <w:name w:val="Besedilo688"/>
                  <w:enabled/>
                  <w:calcOnExit w:val="0"/>
                  <w:textInput/>
                </w:ffData>
              </w:fldChar>
            </w:r>
            <w:r w:rsidRPr="003E0883">
              <w:rPr>
                <w:szCs w:val="20"/>
              </w:rPr>
              <w:instrText xml:space="preserve"> FORMTEXT </w:instrText>
            </w:r>
            <w:r w:rsidRPr="003E0883">
              <w:rPr>
                <w:szCs w:val="20"/>
              </w:rPr>
            </w:r>
            <w:r w:rsidRPr="003E0883">
              <w:rPr>
                <w:szCs w:val="20"/>
              </w:rPr>
              <w:fldChar w:fldCharType="separate"/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noProof/>
                <w:szCs w:val="20"/>
              </w:rPr>
              <w:t> </w:t>
            </w:r>
            <w:r w:rsidRPr="003E0883">
              <w:rPr>
                <w:szCs w:val="20"/>
              </w:rPr>
              <w:fldChar w:fldCharType="end"/>
            </w:r>
          </w:p>
        </w:tc>
      </w:tr>
    </w:tbl>
    <w:p w14:paraId="4216B735" w14:textId="77777777" w:rsidR="008963BC" w:rsidRPr="00F13A61" w:rsidRDefault="008963BC" w:rsidP="008963BC">
      <w:pPr>
        <w:rPr>
          <w:szCs w:val="20"/>
        </w:rPr>
      </w:pPr>
    </w:p>
    <w:p w14:paraId="3B23A7B5" w14:textId="77777777" w:rsidR="008963BC" w:rsidRDefault="008963BC" w:rsidP="008963BC">
      <w:pPr>
        <w:pStyle w:val="Naslov2"/>
        <w:numPr>
          <w:ilvl w:val="3"/>
          <w:numId w:val="7"/>
        </w:numPr>
        <w:tabs>
          <w:tab w:val="clear" w:pos="680"/>
        </w:tabs>
        <w:ind w:left="142" w:hanging="142"/>
        <w:rPr>
          <w:i/>
          <w:szCs w:val="20"/>
        </w:rPr>
      </w:pPr>
      <w:r w:rsidRPr="00D211E8">
        <w:rPr>
          <w:i/>
          <w:szCs w:val="20"/>
        </w:rPr>
        <w:t>Osebe, ki so članice upravnega, vodstvenega ali nadzornega organa gospodarskega subjekta ali ki imajo pooblastila za njegovo zastopanje ali odločanje ali nadzor v njem</w:t>
      </w:r>
    </w:p>
    <w:p w14:paraId="61E5A9B0" w14:textId="77777777" w:rsidR="008963BC" w:rsidRDefault="008963BC" w:rsidP="008963BC">
      <w:pPr>
        <w:rPr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0"/>
        <w:gridCol w:w="3077"/>
        <w:gridCol w:w="2517"/>
        <w:gridCol w:w="2380"/>
      </w:tblGrid>
      <w:tr w:rsidR="008963BC" w:rsidRPr="00F81883" w14:paraId="564EBB5C" w14:textId="77777777" w:rsidTr="00F14F57">
        <w:tc>
          <w:tcPr>
            <w:tcW w:w="988" w:type="dxa"/>
            <w:vAlign w:val="center"/>
          </w:tcPr>
          <w:p w14:paraId="42ABA419" w14:textId="77777777" w:rsidR="008963BC" w:rsidRPr="00F81883" w:rsidRDefault="008963BC" w:rsidP="00F14F5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Cs w:val="20"/>
              </w:rPr>
            </w:pPr>
            <w:proofErr w:type="spellStart"/>
            <w:r w:rsidRPr="00F81883">
              <w:rPr>
                <w:b/>
                <w:szCs w:val="20"/>
              </w:rPr>
              <w:t>Zap</w:t>
            </w:r>
            <w:proofErr w:type="spellEnd"/>
            <w:r w:rsidRPr="00F81883">
              <w:rPr>
                <w:b/>
                <w:szCs w:val="20"/>
              </w:rPr>
              <w:t>. št.</w:t>
            </w:r>
          </w:p>
        </w:tc>
        <w:tc>
          <w:tcPr>
            <w:tcW w:w="3123" w:type="dxa"/>
            <w:vAlign w:val="center"/>
          </w:tcPr>
          <w:p w14:paraId="4DC320C8" w14:textId="77777777" w:rsidR="008963BC" w:rsidRPr="00F81883" w:rsidRDefault="008963BC" w:rsidP="00F14F5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szCs w:val="20"/>
              </w:rPr>
            </w:pPr>
            <w:r w:rsidRPr="00F81883">
              <w:rPr>
                <w:b/>
                <w:szCs w:val="20"/>
              </w:rPr>
              <w:t>Ime in priimek</w:t>
            </w:r>
          </w:p>
        </w:tc>
        <w:tc>
          <w:tcPr>
            <w:tcW w:w="2552" w:type="dxa"/>
            <w:vAlign w:val="center"/>
          </w:tcPr>
          <w:p w14:paraId="51CD805B" w14:textId="77777777" w:rsidR="008963BC" w:rsidRPr="00F81883" w:rsidRDefault="008963BC" w:rsidP="00F14F5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szCs w:val="20"/>
              </w:rPr>
            </w:pPr>
            <w:r w:rsidRPr="00F81883">
              <w:rPr>
                <w:b/>
                <w:szCs w:val="20"/>
              </w:rPr>
              <w:t>Naslov</w:t>
            </w:r>
          </w:p>
        </w:tc>
        <w:tc>
          <w:tcPr>
            <w:tcW w:w="2409" w:type="dxa"/>
            <w:vAlign w:val="center"/>
          </w:tcPr>
          <w:p w14:paraId="53C20BE2" w14:textId="77777777" w:rsidR="008963BC" w:rsidRPr="00F81883" w:rsidRDefault="008963BC" w:rsidP="00F14F5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szCs w:val="20"/>
              </w:rPr>
            </w:pPr>
            <w:r w:rsidRPr="00F81883">
              <w:rPr>
                <w:b/>
                <w:szCs w:val="20"/>
              </w:rPr>
              <w:t>Funkcija</w:t>
            </w:r>
          </w:p>
        </w:tc>
      </w:tr>
      <w:tr w:rsidR="008963BC" w:rsidRPr="00F81883" w14:paraId="4AF3B999" w14:textId="77777777" w:rsidTr="00F14F57">
        <w:tc>
          <w:tcPr>
            <w:tcW w:w="988" w:type="dxa"/>
            <w:vAlign w:val="center"/>
          </w:tcPr>
          <w:p w14:paraId="2576A598" w14:textId="77777777" w:rsidR="008963BC" w:rsidRPr="00F81883" w:rsidRDefault="008963BC" w:rsidP="00F14F5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szCs w:val="20"/>
              </w:rPr>
            </w:pPr>
            <w:r w:rsidRPr="00F81883">
              <w:rPr>
                <w:szCs w:val="20"/>
              </w:rPr>
              <w:t>1.</w:t>
            </w:r>
          </w:p>
        </w:tc>
        <w:tc>
          <w:tcPr>
            <w:tcW w:w="3123" w:type="dxa"/>
            <w:vAlign w:val="center"/>
          </w:tcPr>
          <w:p w14:paraId="53BB84A5" w14:textId="77777777" w:rsidR="008963BC" w:rsidRPr="00F81883" w:rsidRDefault="008963BC" w:rsidP="00F14F5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BDC9245" w14:textId="77777777" w:rsidR="008963BC" w:rsidRPr="00F81883" w:rsidRDefault="008963BC" w:rsidP="00F14F5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37E44339" w14:textId="77777777" w:rsidR="008963BC" w:rsidRPr="00F81883" w:rsidRDefault="008963BC" w:rsidP="00F14F5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Cs w:val="20"/>
              </w:rPr>
            </w:pPr>
          </w:p>
        </w:tc>
      </w:tr>
      <w:tr w:rsidR="008963BC" w:rsidRPr="00F81883" w14:paraId="6CF31257" w14:textId="77777777" w:rsidTr="00F14F57">
        <w:tc>
          <w:tcPr>
            <w:tcW w:w="988" w:type="dxa"/>
            <w:vAlign w:val="center"/>
          </w:tcPr>
          <w:p w14:paraId="0323FEE6" w14:textId="77777777" w:rsidR="008963BC" w:rsidRPr="00F81883" w:rsidRDefault="008963BC" w:rsidP="00F14F5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szCs w:val="20"/>
              </w:rPr>
            </w:pPr>
            <w:r w:rsidRPr="00F81883">
              <w:rPr>
                <w:szCs w:val="20"/>
              </w:rPr>
              <w:t>2.</w:t>
            </w:r>
          </w:p>
        </w:tc>
        <w:tc>
          <w:tcPr>
            <w:tcW w:w="3123" w:type="dxa"/>
            <w:vAlign w:val="center"/>
          </w:tcPr>
          <w:p w14:paraId="16F668A4" w14:textId="77777777" w:rsidR="008963BC" w:rsidRPr="00F81883" w:rsidRDefault="008963BC" w:rsidP="00F14F5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06192012" w14:textId="77777777" w:rsidR="008963BC" w:rsidRPr="00F81883" w:rsidRDefault="008963BC" w:rsidP="00F14F5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0CEFF768" w14:textId="77777777" w:rsidR="008963BC" w:rsidRPr="00F81883" w:rsidRDefault="008963BC" w:rsidP="00F14F5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Cs w:val="20"/>
              </w:rPr>
            </w:pPr>
          </w:p>
        </w:tc>
      </w:tr>
      <w:tr w:rsidR="008963BC" w:rsidRPr="00F81883" w14:paraId="0A0520ED" w14:textId="77777777" w:rsidTr="00F14F57">
        <w:tc>
          <w:tcPr>
            <w:tcW w:w="988" w:type="dxa"/>
            <w:vAlign w:val="center"/>
          </w:tcPr>
          <w:p w14:paraId="44139156" w14:textId="77777777" w:rsidR="008963BC" w:rsidRPr="00F81883" w:rsidRDefault="008963BC" w:rsidP="00F14F5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szCs w:val="20"/>
              </w:rPr>
            </w:pPr>
            <w:r w:rsidRPr="00F81883">
              <w:rPr>
                <w:szCs w:val="20"/>
              </w:rPr>
              <w:t>3.</w:t>
            </w:r>
          </w:p>
        </w:tc>
        <w:tc>
          <w:tcPr>
            <w:tcW w:w="3123" w:type="dxa"/>
            <w:vAlign w:val="center"/>
          </w:tcPr>
          <w:p w14:paraId="3DBB624A" w14:textId="77777777" w:rsidR="008963BC" w:rsidRPr="00F81883" w:rsidRDefault="008963BC" w:rsidP="00F14F5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8B686C0" w14:textId="77777777" w:rsidR="008963BC" w:rsidRPr="00F81883" w:rsidRDefault="008963BC" w:rsidP="00F14F5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6D5C53BB" w14:textId="77777777" w:rsidR="008963BC" w:rsidRPr="00F81883" w:rsidRDefault="008963BC" w:rsidP="00F14F5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Cs w:val="20"/>
              </w:rPr>
            </w:pPr>
          </w:p>
        </w:tc>
      </w:tr>
      <w:tr w:rsidR="008963BC" w:rsidRPr="00F81883" w14:paraId="6C6C50F4" w14:textId="77777777" w:rsidTr="00F14F57">
        <w:tc>
          <w:tcPr>
            <w:tcW w:w="988" w:type="dxa"/>
            <w:vAlign w:val="center"/>
          </w:tcPr>
          <w:p w14:paraId="01CCDE79" w14:textId="77777777" w:rsidR="008963BC" w:rsidRPr="00F81883" w:rsidRDefault="008963BC" w:rsidP="00F14F57">
            <w:pPr>
              <w:widowControl w:val="0"/>
              <w:autoSpaceDE w:val="0"/>
              <w:autoSpaceDN w:val="0"/>
              <w:adjustRightInd w:val="0"/>
              <w:spacing w:before="60" w:after="60"/>
              <w:jc w:val="center"/>
              <w:rPr>
                <w:szCs w:val="20"/>
              </w:rPr>
            </w:pPr>
            <w:r w:rsidRPr="00F81883">
              <w:rPr>
                <w:szCs w:val="20"/>
              </w:rPr>
              <w:t>4.</w:t>
            </w:r>
          </w:p>
        </w:tc>
        <w:tc>
          <w:tcPr>
            <w:tcW w:w="3123" w:type="dxa"/>
            <w:vAlign w:val="center"/>
          </w:tcPr>
          <w:p w14:paraId="2B7F682E" w14:textId="77777777" w:rsidR="008963BC" w:rsidRPr="00F81883" w:rsidRDefault="008963BC" w:rsidP="00F14F5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Cs w:val="20"/>
              </w:rPr>
            </w:pPr>
          </w:p>
        </w:tc>
        <w:tc>
          <w:tcPr>
            <w:tcW w:w="2552" w:type="dxa"/>
            <w:vAlign w:val="center"/>
          </w:tcPr>
          <w:p w14:paraId="51CC643C" w14:textId="77777777" w:rsidR="008963BC" w:rsidRPr="00F81883" w:rsidRDefault="008963BC" w:rsidP="00F14F5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Cs w:val="20"/>
              </w:rPr>
            </w:pPr>
          </w:p>
        </w:tc>
        <w:tc>
          <w:tcPr>
            <w:tcW w:w="2409" w:type="dxa"/>
            <w:vAlign w:val="center"/>
          </w:tcPr>
          <w:p w14:paraId="292E3321" w14:textId="77777777" w:rsidR="008963BC" w:rsidRPr="00F81883" w:rsidRDefault="008963BC" w:rsidP="00F14F57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Cs w:val="20"/>
              </w:rPr>
            </w:pPr>
          </w:p>
        </w:tc>
      </w:tr>
    </w:tbl>
    <w:p w14:paraId="500060CE" w14:textId="398E95D4" w:rsidR="008963BC" w:rsidRDefault="008963BC" w:rsidP="007971E7">
      <w:pPr>
        <w:spacing w:line="240" w:lineRule="auto"/>
        <w:rPr>
          <w:rFonts w:cs="Arial"/>
          <w:szCs w:val="20"/>
        </w:rPr>
      </w:pPr>
    </w:p>
    <w:tbl>
      <w:tblPr>
        <w:tblW w:w="15356" w:type="dxa"/>
        <w:tblLayout w:type="fixed"/>
        <w:tblLook w:val="0000" w:firstRow="0" w:lastRow="0" w:firstColumn="0" w:lastColumn="0" w:noHBand="0" w:noVBand="0"/>
      </w:tblPr>
      <w:tblGrid>
        <w:gridCol w:w="9214"/>
        <w:gridCol w:w="1818"/>
        <w:gridCol w:w="4324"/>
      </w:tblGrid>
      <w:tr w:rsidR="00BD2B12" w:rsidRPr="00F946B5" w14:paraId="7A56B33A" w14:textId="77777777" w:rsidTr="00F86E3C">
        <w:trPr>
          <w:trHeight w:val="241"/>
        </w:trPr>
        <w:tc>
          <w:tcPr>
            <w:tcW w:w="9214" w:type="dxa"/>
          </w:tcPr>
          <w:p w14:paraId="4F21535A" w14:textId="77777777" w:rsidR="00BD2B12" w:rsidRDefault="00BD2B12" w:rsidP="008F132C">
            <w:pPr>
              <w:rPr>
                <w:szCs w:val="20"/>
              </w:rPr>
            </w:pPr>
            <w:r w:rsidRPr="00676230">
              <w:rPr>
                <w:szCs w:val="20"/>
              </w:rPr>
              <w:t xml:space="preserve">Pod kazensko in materialno odgovornostjo izjavljamo, da so vsi, v tem obrazcu navedeni podatki, resnični. </w:t>
            </w:r>
          </w:p>
          <w:p w14:paraId="2BAEE664" w14:textId="5CA06F2E" w:rsidR="00DF2F73" w:rsidRPr="00F946B5" w:rsidRDefault="00DF2F73" w:rsidP="00DF2F73">
            <w:pPr>
              <w:rPr>
                <w:szCs w:val="20"/>
              </w:rPr>
            </w:pPr>
          </w:p>
        </w:tc>
        <w:tc>
          <w:tcPr>
            <w:tcW w:w="1818" w:type="dxa"/>
          </w:tcPr>
          <w:p w14:paraId="6FC95122" w14:textId="77777777" w:rsidR="00BD2B12" w:rsidRPr="00F946B5" w:rsidRDefault="00BD2B12" w:rsidP="008F132C">
            <w:pPr>
              <w:rPr>
                <w:szCs w:val="20"/>
              </w:rPr>
            </w:pPr>
          </w:p>
        </w:tc>
        <w:tc>
          <w:tcPr>
            <w:tcW w:w="4324" w:type="dxa"/>
          </w:tcPr>
          <w:p w14:paraId="291734F0" w14:textId="77777777" w:rsidR="00BD2B12" w:rsidRPr="00F946B5" w:rsidRDefault="00BD2B12" w:rsidP="008F132C">
            <w:pPr>
              <w:rPr>
                <w:szCs w:val="20"/>
              </w:rPr>
            </w:pPr>
          </w:p>
        </w:tc>
      </w:tr>
      <w:bookmarkEnd w:id="0"/>
    </w:tbl>
    <w:p w14:paraId="2904C4A4" w14:textId="77777777" w:rsidR="0098682A" w:rsidRPr="00624D8C" w:rsidRDefault="0098682A" w:rsidP="0098682A">
      <w:pPr>
        <w:rPr>
          <w:rFonts w:cs="Arial"/>
          <w:b/>
          <w:szCs w:val="20"/>
          <w:u w:val="single"/>
        </w:rPr>
      </w:pPr>
    </w:p>
    <w:sectPr w:rsidR="0098682A" w:rsidRPr="00624D8C" w:rsidSect="00BD2B12">
      <w:footerReference w:type="default" r:id="rId8"/>
      <w:headerReference w:type="first" r:id="rId9"/>
      <w:footerReference w:type="first" r:id="rId10"/>
      <w:type w:val="continuous"/>
      <w:pgSz w:w="11906" w:h="16838" w:code="9"/>
      <w:pgMar w:top="1418" w:right="141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01625C" w14:textId="77777777" w:rsidR="00A375C5" w:rsidRDefault="00A375C5" w:rsidP="00107834">
      <w:pPr>
        <w:spacing w:line="240" w:lineRule="auto"/>
      </w:pPr>
      <w:r>
        <w:separator/>
      </w:r>
    </w:p>
  </w:endnote>
  <w:endnote w:type="continuationSeparator" w:id="0">
    <w:p w14:paraId="39500B1B" w14:textId="77777777" w:rsidR="00A375C5" w:rsidRDefault="00A375C5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43587" w14:textId="50642FD5" w:rsidR="00012D89" w:rsidRPr="00BD2B12" w:rsidRDefault="00477C0B" w:rsidP="00BD2B12">
    <w:pPr>
      <w:pStyle w:val="Noga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NMV-0</w:t>
    </w:r>
    <w:r w:rsidR="00C20402">
      <w:rPr>
        <w:sz w:val="18"/>
        <w:szCs w:val="18"/>
      </w:rPr>
      <w:t>4</w:t>
    </w:r>
    <w:r>
      <w:rPr>
        <w:sz w:val="18"/>
        <w:szCs w:val="18"/>
      </w:rPr>
      <w:t>/2026</w:t>
    </w:r>
    <w:r w:rsidR="00012D89" w:rsidRPr="007C7A65">
      <w:rPr>
        <w:sz w:val="18"/>
        <w:szCs w:val="1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ACC2BA" w14:textId="4ECF442A" w:rsidR="00012D89" w:rsidRPr="00BD2B12" w:rsidRDefault="00012D89" w:rsidP="00BD2B12">
    <w:pPr>
      <w:pStyle w:val="Noga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NMV</w:t>
    </w:r>
    <w:r w:rsidR="00477C0B">
      <w:rPr>
        <w:sz w:val="18"/>
        <w:szCs w:val="18"/>
      </w:rPr>
      <w:t>-0</w:t>
    </w:r>
    <w:r w:rsidR="00C20402">
      <w:rPr>
        <w:sz w:val="18"/>
        <w:szCs w:val="18"/>
      </w:rPr>
      <w:t>4</w:t>
    </w:r>
    <w:r>
      <w:rPr>
        <w:sz w:val="18"/>
        <w:szCs w:val="18"/>
      </w:rPr>
      <w:t>/202</w:t>
    </w:r>
    <w:r w:rsidR="00477C0B">
      <w:rPr>
        <w:sz w:val="18"/>
        <w:szCs w:val="18"/>
      </w:rPr>
      <w:t>6</w:t>
    </w:r>
    <w:r w:rsidRPr="007C7A65">
      <w:rPr>
        <w:sz w:val="18"/>
        <w:szCs w:val="18"/>
      </w:rPr>
      <w:tab/>
    </w:r>
    <w:r w:rsidRPr="007C7A65">
      <w:rPr>
        <w:sz w:val="18"/>
        <w:szCs w:val="18"/>
      </w:rPr>
      <w:tab/>
    </w:r>
    <w:r w:rsidRPr="007C7A65">
      <w:rPr>
        <w:sz w:val="18"/>
        <w:szCs w:val="18"/>
      </w:rPr>
      <w:fldChar w:fldCharType="begin"/>
    </w:r>
    <w:r w:rsidRPr="007C7A65">
      <w:rPr>
        <w:sz w:val="18"/>
        <w:szCs w:val="18"/>
      </w:rPr>
      <w:instrText>PAGE   \* MERGEFORMAT</w:instrText>
    </w:r>
    <w:r w:rsidRPr="007C7A65">
      <w:rPr>
        <w:sz w:val="18"/>
        <w:szCs w:val="18"/>
      </w:rPr>
      <w:fldChar w:fldCharType="separate"/>
    </w:r>
    <w:r>
      <w:rPr>
        <w:sz w:val="18"/>
        <w:szCs w:val="18"/>
      </w:rPr>
      <w:t>2</w:t>
    </w:r>
    <w:r w:rsidRPr="007C7A65">
      <w:rPr>
        <w:sz w:val="18"/>
        <w:szCs w:val="18"/>
      </w:rPr>
      <w:fldChar w:fldCharType="end"/>
    </w:r>
    <w:r w:rsidRPr="007C7A65">
      <w:rPr>
        <w:sz w:val="18"/>
        <w:szCs w:val="18"/>
      </w:rPr>
      <w:t>/</w:t>
    </w:r>
    <w:r>
      <w:rPr>
        <w:sz w:val="18"/>
        <w:szCs w:val="18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F6C3C" w14:textId="77777777" w:rsidR="00A375C5" w:rsidRDefault="00A375C5" w:rsidP="00107834">
      <w:pPr>
        <w:spacing w:line="240" w:lineRule="auto"/>
      </w:pPr>
      <w:r>
        <w:separator/>
      </w:r>
    </w:p>
  </w:footnote>
  <w:footnote w:type="continuationSeparator" w:id="0">
    <w:p w14:paraId="3B185DDE" w14:textId="77777777" w:rsidR="00A375C5" w:rsidRDefault="00A375C5" w:rsidP="0010783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C5E9A" w14:textId="40861F72" w:rsidR="00012D89" w:rsidRDefault="00012D89" w:rsidP="008F132C">
    <w:pPr>
      <w:pStyle w:val="Glava"/>
      <w:pBdr>
        <w:bottom w:val="single" w:sz="4" w:space="1" w:color="auto"/>
      </w:pBdr>
    </w:pPr>
    <w:r>
      <w:t>Obrazec »Prijava«</w:t>
    </w:r>
  </w:p>
  <w:p w14:paraId="4B034097" w14:textId="7CC296A8" w:rsidR="00012D89" w:rsidRDefault="00012D8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E2E90"/>
    <w:multiLevelType w:val="multilevel"/>
    <w:tmpl w:val="70AAA324"/>
    <w:lvl w:ilvl="0">
      <w:start w:val="1"/>
      <w:numFmt w:val="decimal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21" w:hanging="66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5301" w:hanging="119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62" w:hanging="153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cs="Times New Roman" w:hint="default"/>
      </w:rPr>
    </w:lvl>
  </w:abstractNum>
  <w:abstractNum w:abstractNumId="1" w15:restartNumberingAfterBreak="0">
    <w:nsid w:val="042A0134"/>
    <w:multiLevelType w:val="hybridMultilevel"/>
    <w:tmpl w:val="0798D31C"/>
    <w:lvl w:ilvl="0" w:tplc="18FE0AE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F5A45"/>
    <w:multiLevelType w:val="hybridMultilevel"/>
    <w:tmpl w:val="87649C68"/>
    <w:lvl w:ilvl="0" w:tplc="DBEC9AB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FA5D9E"/>
    <w:multiLevelType w:val="multilevel"/>
    <w:tmpl w:val="D9AAF45A"/>
    <w:styleLink w:val="Natevanjestevilkami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21113CAF"/>
    <w:multiLevelType w:val="multilevel"/>
    <w:tmpl w:val="681E9C34"/>
    <w:lvl w:ilvl="0">
      <w:start w:val="1"/>
      <w:numFmt w:val="decimal"/>
      <w:pStyle w:val="Natevanjestevilkami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tevanjestevilkami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tevanjestevilkami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 w15:restartNumberingAfterBreak="0">
    <w:nsid w:val="23D55C1C"/>
    <w:multiLevelType w:val="hybridMultilevel"/>
    <w:tmpl w:val="90D0F54A"/>
    <w:lvl w:ilvl="0" w:tplc="18FE0AE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26145E"/>
    <w:multiLevelType w:val="hybridMultilevel"/>
    <w:tmpl w:val="55E6D928"/>
    <w:lvl w:ilvl="0" w:tplc="EB3E5DD6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0" w15:restartNumberingAfterBreak="0">
    <w:nsid w:val="662D1BDC"/>
    <w:multiLevelType w:val="hybridMultilevel"/>
    <w:tmpl w:val="76B683E2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1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7139552C"/>
    <w:multiLevelType w:val="multilevel"/>
    <w:tmpl w:val="F38E0DF2"/>
    <w:lvl w:ilvl="0">
      <w:start w:val="1"/>
      <w:numFmt w:val="decimal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471530C"/>
    <w:multiLevelType w:val="hybridMultilevel"/>
    <w:tmpl w:val="B910534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0740984">
    <w:abstractNumId w:val="12"/>
  </w:num>
  <w:num w:numId="2" w16cid:durableId="447897734">
    <w:abstractNumId w:val="4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625816859">
    <w:abstractNumId w:val="11"/>
  </w:num>
  <w:num w:numId="4" w16cid:durableId="1087196413">
    <w:abstractNumId w:val="5"/>
  </w:num>
  <w:num w:numId="5" w16cid:durableId="14313161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96415661">
    <w:abstractNumId w:val="3"/>
  </w:num>
  <w:num w:numId="7" w16cid:durableId="1994554767">
    <w:abstractNumId w:val="9"/>
  </w:num>
  <w:num w:numId="8" w16cid:durableId="1911233174">
    <w:abstractNumId w:val="7"/>
  </w:num>
  <w:num w:numId="9" w16cid:durableId="2101562624">
    <w:abstractNumId w:val="2"/>
  </w:num>
  <w:num w:numId="10" w16cid:durableId="537205863">
    <w:abstractNumId w:val="8"/>
  </w:num>
  <w:num w:numId="11" w16cid:durableId="1231965625">
    <w:abstractNumId w:val="13"/>
  </w:num>
  <w:num w:numId="12" w16cid:durableId="774641518">
    <w:abstractNumId w:val="1"/>
  </w:num>
  <w:num w:numId="13" w16cid:durableId="1209031298">
    <w:abstractNumId w:val="6"/>
  </w:num>
  <w:num w:numId="14" w16cid:durableId="1334183506">
    <w:abstractNumId w:val="10"/>
  </w:num>
  <w:num w:numId="15" w16cid:durableId="435367624">
    <w:abstractNumId w:val="0"/>
    <w:lvlOverride w:ilvl="0">
      <w:lvl w:ilvl="0">
        <w:start w:val="1"/>
        <w:numFmt w:val="decimal"/>
        <w:lvlText w:val="%1."/>
        <w:lvlJc w:val="left"/>
        <w:pPr>
          <w:ind w:left="1021" w:hanging="664"/>
        </w:pPr>
        <w:rPr>
          <w:rFonts w:cs="Times New Roman" w:hint="default"/>
          <w:strike w:val="0"/>
        </w:rPr>
      </w:lvl>
    </w:lvlOverride>
  </w:num>
  <w:num w:numId="16" w16cid:durableId="1041130885">
    <w:abstractNumId w:val="14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DB9"/>
    <w:rsid w:val="00002A2A"/>
    <w:rsid w:val="00011ADB"/>
    <w:rsid w:val="00012D89"/>
    <w:rsid w:val="00014AAC"/>
    <w:rsid w:val="000202ED"/>
    <w:rsid w:val="0002359E"/>
    <w:rsid w:val="00024B31"/>
    <w:rsid w:val="00024CEB"/>
    <w:rsid w:val="0004454B"/>
    <w:rsid w:val="00044E04"/>
    <w:rsid w:val="00047997"/>
    <w:rsid w:val="00050BE6"/>
    <w:rsid w:val="0005142E"/>
    <w:rsid w:val="00052204"/>
    <w:rsid w:val="00062585"/>
    <w:rsid w:val="00071A73"/>
    <w:rsid w:val="000757BF"/>
    <w:rsid w:val="000833B2"/>
    <w:rsid w:val="00084314"/>
    <w:rsid w:val="00084A5E"/>
    <w:rsid w:val="00093D68"/>
    <w:rsid w:val="0009508A"/>
    <w:rsid w:val="00096150"/>
    <w:rsid w:val="000A054D"/>
    <w:rsid w:val="000A06F6"/>
    <w:rsid w:val="000A351D"/>
    <w:rsid w:val="000A5951"/>
    <w:rsid w:val="000B1FAC"/>
    <w:rsid w:val="000B5A8C"/>
    <w:rsid w:val="000D6A53"/>
    <w:rsid w:val="000E1A18"/>
    <w:rsid w:val="000E710F"/>
    <w:rsid w:val="000E7B1F"/>
    <w:rsid w:val="000F477A"/>
    <w:rsid w:val="000F75C6"/>
    <w:rsid w:val="0010208D"/>
    <w:rsid w:val="00102583"/>
    <w:rsid w:val="00107834"/>
    <w:rsid w:val="00120C2D"/>
    <w:rsid w:val="00131408"/>
    <w:rsid w:val="0013311A"/>
    <w:rsid w:val="0013482E"/>
    <w:rsid w:val="0014383B"/>
    <w:rsid w:val="00154B96"/>
    <w:rsid w:val="00156704"/>
    <w:rsid w:val="001579F3"/>
    <w:rsid w:val="00184643"/>
    <w:rsid w:val="0019224F"/>
    <w:rsid w:val="00194E4E"/>
    <w:rsid w:val="001A6646"/>
    <w:rsid w:val="001B1792"/>
    <w:rsid w:val="001B5E7D"/>
    <w:rsid w:val="001B6D1B"/>
    <w:rsid w:val="001D08C0"/>
    <w:rsid w:val="001D5334"/>
    <w:rsid w:val="001D6A16"/>
    <w:rsid w:val="001E0850"/>
    <w:rsid w:val="001E50E1"/>
    <w:rsid w:val="00205ED9"/>
    <w:rsid w:val="00214283"/>
    <w:rsid w:val="00220C1F"/>
    <w:rsid w:val="00221886"/>
    <w:rsid w:val="00224601"/>
    <w:rsid w:val="00226ECE"/>
    <w:rsid w:val="00233B2C"/>
    <w:rsid w:val="00236813"/>
    <w:rsid w:val="00240573"/>
    <w:rsid w:val="0024304D"/>
    <w:rsid w:val="002442DB"/>
    <w:rsid w:val="0025138C"/>
    <w:rsid w:val="00256795"/>
    <w:rsid w:val="00272B80"/>
    <w:rsid w:val="002760F5"/>
    <w:rsid w:val="00282F00"/>
    <w:rsid w:val="0028640A"/>
    <w:rsid w:val="00293943"/>
    <w:rsid w:val="00297830"/>
    <w:rsid w:val="002A32AB"/>
    <w:rsid w:val="002B315C"/>
    <w:rsid w:val="002B4581"/>
    <w:rsid w:val="002B5236"/>
    <w:rsid w:val="002C0FF3"/>
    <w:rsid w:val="002C29A2"/>
    <w:rsid w:val="002C3508"/>
    <w:rsid w:val="002D2FB0"/>
    <w:rsid w:val="002D61C0"/>
    <w:rsid w:val="002D73CF"/>
    <w:rsid w:val="002E4C52"/>
    <w:rsid w:val="002E51A9"/>
    <w:rsid w:val="002E607E"/>
    <w:rsid w:val="002F7F9C"/>
    <w:rsid w:val="00312A80"/>
    <w:rsid w:val="00324C92"/>
    <w:rsid w:val="00325182"/>
    <w:rsid w:val="003264C1"/>
    <w:rsid w:val="00326B36"/>
    <w:rsid w:val="003302CD"/>
    <w:rsid w:val="00330FE0"/>
    <w:rsid w:val="00334544"/>
    <w:rsid w:val="00335F1E"/>
    <w:rsid w:val="00341FC6"/>
    <w:rsid w:val="00344A92"/>
    <w:rsid w:val="00347749"/>
    <w:rsid w:val="003568DA"/>
    <w:rsid w:val="003750A0"/>
    <w:rsid w:val="00382AAE"/>
    <w:rsid w:val="0039315B"/>
    <w:rsid w:val="00394CB2"/>
    <w:rsid w:val="003960A2"/>
    <w:rsid w:val="003A2683"/>
    <w:rsid w:val="003A2FD1"/>
    <w:rsid w:val="003B36A9"/>
    <w:rsid w:val="003C2F11"/>
    <w:rsid w:val="003C340B"/>
    <w:rsid w:val="003C7DB9"/>
    <w:rsid w:val="003D1778"/>
    <w:rsid w:val="003D1EF5"/>
    <w:rsid w:val="003E3CEC"/>
    <w:rsid w:val="003E4767"/>
    <w:rsid w:val="003E5A33"/>
    <w:rsid w:val="003F4E09"/>
    <w:rsid w:val="004006A8"/>
    <w:rsid w:val="00415FE8"/>
    <w:rsid w:val="00417C3B"/>
    <w:rsid w:val="0042746E"/>
    <w:rsid w:val="00431E63"/>
    <w:rsid w:val="0044249D"/>
    <w:rsid w:val="004525D8"/>
    <w:rsid w:val="00455CB9"/>
    <w:rsid w:val="00455F3B"/>
    <w:rsid w:val="00461E80"/>
    <w:rsid w:val="0046238B"/>
    <w:rsid w:val="00462AC8"/>
    <w:rsid w:val="004667C3"/>
    <w:rsid w:val="00475271"/>
    <w:rsid w:val="00475E93"/>
    <w:rsid w:val="004760B4"/>
    <w:rsid w:val="00477C0B"/>
    <w:rsid w:val="00481449"/>
    <w:rsid w:val="0049599C"/>
    <w:rsid w:val="004A1ECA"/>
    <w:rsid w:val="004A64F5"/>
    <w:rsid w:val="004B3321"/>
    <w:rsid w:val="004B53DB"/>
    <w:rsid w:val="004B664D"/>
    <w:rsid w:val="004B7F76"/>
    <w:rsid w:val="004C1583"/>
    <w:rsid w:val="004D24A3"/>
    <w:rsid w:val="004D4B43"/>
    <w:rsid w:val="004D7396"/>
    <w:rsid w:val="004D7AFD"/>
    <w:rsid w:val="004E451A"/>
    <w:rsid w:val="004F4C00"/>
    <w:rsid w:val="005024AF"/>
    <w:rsid w:val="00511717"/>
    <w:rsid w:val="00513595"/>
    <w:rsid w:val="005166AB"/>
    <w:rsid w:val="005178B0"/>
    <w:rsid w:val="00521461"/>
    <w:rsid w:val="00523C1A"/>
    <w:rsid w:val="00525356"/>
    <w:rsid w:val="00530E21"/>
    <w:rsid w:val="005337DC"/>
    <w:rsid w:val="00534496"/>
    <w:rsid w:val="00540A16"/>
    <w:rsid w:val="00544E43"/>
    <w:rsid w:val="005508F6"/>
    <w:rsid w:val="00551444"/>
    <w:rsid w:val="0055263C"/>
    <w:rsid w:val="00557764"/>
    <w:rsid w:val="00562637"/>
    <w:rsid w:val="00563F3C"/>
    <w:rsid w:val="005661E6"/>
    <w:rsid w:val="005764D7"/>
    <w:rsid w:val="00580333"/>
    <w:rsid w:val="00582A7B"/>
    <w:rsid w:val="00583463"/>
    <w:rsid w:val="00584441"/>
    <w:rsid w:val="00594096"/>
    <w:rsid w:val="00596170"/>
    <w:rsid w:val="005A007A"/>
    <w:rsid w:val="005A1F42"/>
    <w:rsid w:val="005A3866"/>
    <w:rsid w:val="005B28DD"/>
    <w:rsid w:val="005B5FE2"/>
    <w:rsid w:val="005C4A06"/>
    <w:rsid w:val="005D3914"/>
    <w:rsid w:val="005E4481"/>
    <w:rsid w:val="005E4890"/>
    <w:rsid w:val="005E7AFA"/>
    <w:rsid w:val="005F233F"/>
    <w:rsid w:val="005F4B89"/>
    <w:rsid w:val="005F5633"/>
    <w:rsid w:val="0060386C"/>
    <w:rsid w:val="00612607"/>
    <w:rsid w:val="00620909"/>
    <w:rsid w:val="006229A0"/>
    <w:rsid w:val="006235D4"/>
    <w:rsid w:val="00624D8C"/>
    <w:rsid w:val="0063689C"/>
    <w:rsid w:val="006572D8"/>
    <w:rsid w:val="0066008E"/>
    <w:rsid w:val="006711C3"/>
    <w:rsid w:val="0067133C"/>
    <w:rsid w:val="00676E50"/>
    <w:rsid w:val="00684FEE"/>
    <w:rsid w:val="0068675D"/>
    <w:rsid w:val="006C38D7"/>
    <w:rsid w:val="006C40F1"/>
    <w:rsid w:val="006C70ED"/>
    <w:rsid w:val="006D0511"/>
    <w:rsid w:val="006D551F"/>
    <w:rsid w:val="006D61B1"/>
    <w:rsid w:val="006D670C"/>
    <w:rsid w:val="006F6C60"/>
    <w:rsid w:val="00701D0F"/>
    <w:rsid w:val="00703651"/>
    <w:rsid w:val="00704147"/>
    <w:rsid w:val="00704FC3"/>
    <w:rsid w:val="00704FFA"/>
    <w:rsid w:val="00711B52"/>
    <w:rsid w:val="00723A1A"/>
    <w:rsid w:val="00725C6F"/>
    <w:rsid w:val="0073137B"/>
    <w:rsid w:val="00731BFC"/>
    <w:rsid w:val="007347ED"/>
    <w:rsid w:val="0074755C"/>
    <w:rsid w:val="007720BD"/>
    <w:rsid w:val="00772A0D"/>
    <w:rsid w:val="007751CA"/>
    <w:rsid w:val="00777C42"/>
    <w:rsid w:val="00782A12"/>
    <w:rsid w:val="007841E0"/>
    <w:rsid w:val="00791C5E"/>
    <w:rsid w:val="007971E7"/>
    <w:rsid w:val="00797FD8"/>
    <w:rsid w:val="007A1431"/>
    <w:rsid w:val="007A1B7F"/>
    <w:rsid w:val="007A1F12"/>
    <w:rsid w:val="007A5653"/>
    <w:rsid w:val="007B4670"/>
    <w:rsid w:val="007B724D"/>
    <w:rsid w:val="007C1263"/>
    <w:rsid w:val="007C4483"/>
    <w:rsid w:val="007C7010"/>
    <w:rsid w:val="007D1C53"/>
    <w:rsid w:val="007D308F"/>
    <w:rsid w:val="007D4B7E"/>
    <w:rsid w:val="007D6A5C"/>
    <w:rsid w:val="007E4984"/>
    <w:rsid w:val="007F1BDE"/>
    <w:rsid w:val="007F2EBE"/>
    <w:rsid w:val="008053CE"/>
    <w:rsid w:val="008111A0"/>
    <w:rsid w:val="00816C59"/>
    <w:rsid w:val="008233FB"/>
    <w:rsid w:val="00825572"/>
    <w:rsid w:val="008257CD"/>
    <w:rsid w:val="00835772"/>
    <w:rsid w:val="00837EA1"/>
    <w:rsid w:val="00845DFB"/>
    <w:rsid w:val="008528FD"/>
    <w:rsid w:val="0087102C"/>
    <w:rsid w:val="00880D7F"/>
    <w:rsid w:val="008812DF"/>
    <w:rsid w:val="00886B4C"/>
    <w:rsid w:val="0089220C"/>
    <w:rsid w:val="008963BC"/>
    <w:rsid w:val="008A27C6"/>
    <w:rsid w:val="008A2E85"/>
    <w:rsid w:val="008B4660"/>
    <w:rsid w:val="008B6540"/>
    <w:rsid w:val="008B70F4"/>
    <w:rsid w:val="008B7532"/>
    <w:rsid w:val="008B7725"/>
    <w:rsid w:val="008C6EDC"/>
    <w:rsid w:val="008D4B56"/>
    <w:rsid w:val="008D5185"/>
    <w:rsid w:val="008E0998"/>
    <w:rsid w:val="008E5948"/>
    <w:rsid w:val="008F132C"/>
    <w:rsid w:val="008F252E"/>
    <w:rsid w:val="008F6BFB"/>
    <w:rsid w:val="0090180E"/>
    <w:rsid w:val="009058D8"/>
    <w:rsid w:val="0090697E"/>
    <w:rsid w:val="00911429"/>
    <w:rsid w:val="009119E6"/>
    <w:rsid w:val="00912BCB"/>
    <w:rsid w:val="00912EE1"/>
    <w:rsid w:val="009138E8"/>
    <w:rsid w:val="00931A03"/>
    <w:rsid w:val="00933992"/>
    <w:rsid w:val="00935A53"/>
    <w:rsid w:val="00944262"/>
    <w:rsid w:val="00951C76"/>
    <w:rsid w:val="0095713A"/>
    <w:rsid w:val="0096123F"/>
    <w:rsid w:val="0096680F"/>
    <w:rsid w:val="009678D4"/>
    <w:rsid w:val="00971A55"/>
    <w:rsid w:val="00983694"/>
    <w:rsid w:val="0098682A"/>
    <w:rsid w:val="00994371"/>
    <w:rsid w:val="0099493F"/>
    <w:rsid w:val="009A0031"/>
    <w:rsid w:val="009A09A9"/>
    <w:rsid w:val="009A0CEA"/>
    <w:rsid w:val="009A1598"/>
    <w:rsid w:val="009A3171"/>
    <w:rsid w:val="009A3E83"/>
    <w:rsid w:val="009A65D4"/>
    <w:rsid w:val="009A6AC8"/>
    <w:rsid w:val="009C5AF3"/>
    <w:rsid w:val="009D045B"/>
    <w:rsid w:val="009D321F"/>
    <w:rsid w:val="009D3820"/>
    <w:rsid w:val="009E22F2"/>
    <w:rsid w:val="009E5642"/>
    <w:rsid w:val="009E5DD2"/>
    <w:rsid w:val="009E6C0A"/>
    <w:rsid w:val="009F27BB"/>
    <w:rsid w:val="009F2E35"/>
    <w:rsid w:val="009F464F"/>
    <w:rsid w:val="009F6C99"/>
    <w:rsid w:val="009F778E"/>
    <w:rsid w:val="00A04A87"/>
    <w:rsid w:val="00A061DF"/>
    <w:rsid w:val="00A06558"/>
    <w:rsid w:val="00A071F8"/>
    <w:rsid w:val="00A07447"/>
    <w:rsid w:val="00A15B91"/>
    <w:rsid w:val="00A2007F"/>
    <w:rsid w:val="00A205F0"/>
    <w:rsid w:val="00A211A3"/>
    <w:rsid w:val="00A23034"/>
    <w:rsid w:val="00A264EE"/>
    <w:rsid w:val="00A3555E"/>
    <w:rsid w:val="00A375C5"/>
    <w:rsid w:val="00A512B4"/>
    <w:rsid w:val="00A62E78"/>
    <w:rsid w:val="00A65439"/>
    <w:rsid w:val="00A66860"/>
    <w:rsid w:val="00A702B9"/>
    <w:rsid w:val="00A71C46"/>
    <w:rsid w:val="00A84CFE"/>
    <w:rsid w:val="00A85A11"/>
    <w:rsid w:val="00A90C5C"/>
    <w:rsid w:val="00A91CBC"/>
    <w:rsid w:val="00A92B8E"/>
    <w:rsid w:val="00A94163"/>
    <w:rsid w:val="00A97757"/>
    <w:rsid w:val="00AA08AF"/>
    <w:rsid w:val="00AA0AFA"/>
    <w:rsid w:val="00AA1D15"/>
    <w:rsid w:val="00AA2551"/>
    <w:rsid w:val="00AA5F3C"/>
    <w:rsid w:val="00AA64F1"/>
    <w:rsid w:val="00AB09F4"/>
    <w:rsid w:val="00AB1E3F"/>
    <w:rsid w:val="00AB6E35"/>
    <w:rsid w:val="00AC379D"/>
    <w:rsid w:val="00AE4664"/>
    <w:rsid w:val="00B03EB4"/>
    <w:rsid w:val="00B050F0"/>
    <w:rsid w:val="00B11353"/>
    <w:rsid w:val="00B144D9"/>
    <w:rsid w:val="00B161F2"/>
    <w:rsid w:val="00B20588"/>
    <w:rsid w:val="00B26FAF"/>
    <w:rsid w:val="00B31786"/>
    <w:rsid w:val="00B47E35"/>
    <w:rsid w:val="00B47FB0"/>
    <w:rsid w:val="00B52A20"/>
    <w:rsid w:val="00B7720A"/>
    <w:rsid w:val="00B8049D"/>
    <w:rsid w:val="00B8153D"/>
    <w:rsid w:val="00B83F37"/>
    <w:rsid w:val="00B8627E"/>
    <w:rsid w:val="00B9508F"/>
    <w:rsid w:val="00BA2D2D"/>
    <w:rsid w:val="00BA4186"/>
    <w:rsid w:val="00BD2387"/>
    <w:rsid w:val="00BD2B12"/>
    <w:rsid w:val="00BD605A"/>
    <w:rsid w:val="00BD6D17"/>
    <w:rsid w:val="00BE5FDD"/>
    <w:rsid w:val="00BE61C0"/>
    <w:rsid w:val="00BF041A"/>
    <w:rsid w:val="00BF4E57"/>
    <w:rsid w:val="00BF66C3"/>
    <w:rsid w:val="00BF69C4"/>
    <w:rsid w:val="00BF6AF0"/>
    <w:rsid w:val="00C02D08"/>
    <w:rsid w:val="00C04AE1"/>
    <w:rsid w:val="00C10149"/>
    <w:rsid w:val="00C107BF"/>
    <w:rsid w:val="00C20402"/>
    <w:rsid w:val="00C21C4D"/>
    <w:rsid w:val="00C255BD"/>
    <w:rsid w:val="00C32A9B"/>
    <w:rsid w:val="00C36DE5"/>
    <w:rsid w:val="00C408E2"/>
    <w:rsid w:val="00C43488"/>
    <w:rsid w:val="00C46473"/>
    <w:rsid w:val="00C6028B"/>
    <w:rsid w:val="00C62858"/>
    <w:rsid w:val="00C64F8D"/>
    <w:rsid w:val="00C717AA"/>
    <w:rsid w:val="00C8731C"/>
    <w:rsid w:val="00C954A8"/>
    <w:rsid w:val="00CA5D3E"/>
    <w:rsid w:val="00CA7D03"/>
    <w:rsid w:val="00CB37FF"/>
    <w:rsid w:val="00CB3D55"/>
    <w:rsid w:val="00CC3A9A"/>
    <w:rsid w:val="00CD17E8"/>
    <w:rsid w:val="00CE0579"/>
    <w:rsid w:val="00CE1AA9"/>
    <w:rsid w:val="00CE7F8B"/>
    <w:rsid w:val="00CF6566"/>
    <w:rsid w:val="00CF749E"/>
    <w:rsid w:val="00CF7648"/>
    <w:rsid w:val="00D008FD"/>
    <w:rsid w:val="00D04544"/>
    <w:rsid w:val="00D07940"/>
    <w:rsid w:val="00D15368"/>
    <w:rsid w:val="00D16510"/>
    <w:rsid w:val="00D2091C"/>
    <w:rsid w:val="00D20C73"/>
    <w:rsid w:val="00D2236F"/>
    <w:rsid w:val="00D25EBA"/>
    <w:rsid w:val="00D312A7"/>
    <w:rsid w:val="00D40224"/>
    <w:rsid w:val="00D413A1"/>
    <w:rsid w:val="00D42234"/>
    <w:rsid w:val="00D56E99"/>
    <w:rsid w:val="00D619AF"/>
    <w:rsid w:val="00D80556"/>
    <w:rsid w:val="00D847D5"/>
    <w:rsid w:val="00D864EC"/>
    <w:rsid w:val="00D86B43"/>
    <w:rsid w:val="00DA0697"/>
    <w:rsid w:val="00DA11B2"/>
    <w:rsid w:val="00DA4859"/>
    <w:rsid w:val="00DA6A21"/>
    <w:rsid w:val="00DE1257"/>
    <w:rsid w:val="00DE571D"/>
    <w:rsid w:val="00DE5734"/>
    <w:rsid w:val="00DF2F73"/>
    <w:rsid w:val="00DF4BAA"/>
    <w:rsid w:val="00E05D59"/>
    <w:rsid w:val="00E134A2"/>
    <w:rsid w:val="00E25E64"/>
    <w:rsid w:val="00E31F32"/>
    <w:rsid w:val="00E33DA3"/>
    <w:rsid w:val="00E37C77"/>
    <w:rsid w:val="00E43FBE"/>
    <w:rsid w:val="00E47DFF"/>
    <w:rsid w:val="00E52A0D"/>
    <w:rsid w:val="00E565E9"/>
    <w:rsid w:val="00E6634E"/>
    <w:rsid w:val="00E73B42"/>
    <w:rsid w:val="00E7577B"/>
    <w:rsid w:val="00E8784C"/>
    <w:rsid w:val="00EA0AED"/>
    <w:rsid w:val="00EA2655"/>
    <w:rsid w:val="00EA600A"/>
    <w:rsid w:val="00EB3002"/>
    <w:rsid w:val="00EB4D9A"/>
    <w:rsid w:val="00EB6425"/>
    <w:rsid w:val="00EC7C5A"/>
    <w:rsid w:val="00EC7E4F"/>
    <w:rsid w:val="00EC7F23"/>
    <w:rsid w:val="00ED19C6"/>
    <w:rsid w:val="00ED4C95"/>
    <w:rsid w:val="00EE2BC4"/>
    <w:rsid w:val="00EF0200"/>
    <w:rsid w:val="00EF0D79"/>
    <w:rsid w:val="00EF139E"/>
    <w:rsid w:val="00EF1FBD"/>
    <w:rsid w:val="00F014F4"/>
    <w:rsid w:val="00F02425"/>
    <w:rsid w:val="00F0326D"/>
    <w:rsid w:val="00F04060"/>
    <w:rsid w:val="00F06ED5"/>
    <w:rsid w:val="00F153C3"/>
    <w:rsid w:val="00F171CC"/>
    <w:rsid w:val="00F23A0A"/>
    <w:rsid w:val="00F3188F"/>
    <w:rsid w:val="00F3331C"/>
    <w:rsid w:val="00F334BF"/>
    <w:rsid w:val="00F40D14"/>
    <w:rsid w:val="00F40D2A"/>
    <w:rsid w:val="00F4754B"/>
    <w:rsid w:val="00F5304D"/>
    <w:rsid w:val="00F530F7"/>
    <w:rsid w:val="00F558B0"/>
    <w:rsid w:val="00F6196E"/>
    <w:rsid w:val="00F63132"/>
    <w:rsid w:val="00F70915"/>
    <w:rsid w:val="00F72023"/>
    <w:rsid w:val="00F73EE5"/>
    <w:rsid w:val="00F80FA5"/>
    <w:rsid w:val="00F81C4F"/>
    <w:rsid w:val="00F826AD"/>
    <w:rsid w:val="00F86E3C"/>
    <w:rsid w:val="00F90030"/>
    <w:rsid w:val="00F93857"/>
    <w:rsid w:val="00F95E69"/>
    <w:rsid w:val="00FA1667"/>
    <w:rsid w:val="00FA32B5"/>
    <w:rsid w:val="00FB120B"/>
    <w:rsid w:val="00FB21D8"/>
    <w:rsid w:val="00FB5050"/>
    <w:rsid w:val="00FB7E0D"/>
    <w:rsid w:val="00FC0BD5"/>
    <w:rsid w:val="00FC501D"/>
    <w:rsid w:val="00FC566B"/>
    <w:rsid w:val="00FC56E3"/>
    <w:rsid w:val="00FE1D9E"/>
    <w:rsid w:val="00FE514D"/>
    <w:rsid w:val="00FE77DF"/>
    <w:rsid w:val="00FF4AC3"/>
    <w:rsid w:val="00FF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78572E"/>
  <w15:chartTrackingRefBased/>
  <w15:docId w15:val="{6E830677-A935-4388-AA21-EF6FB5184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F2EBE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qFormat/>
    <w:rsid w:val="00620909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qFormat/>
    <w:rsid w:val="00620909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aliases w:val="H4,H41,H42"/>
    <w:basedOn w:val="Naslov3"/>
    <w:next w:val="Navaden"/>
    <w:link w:val="Naslov4Znak"/>
    <w:qFormat/>
    <w:rsid w:val="00FC566B"/>
    <w:pPr>
      <w:numPr>
        <w:ilvl w:val="3"/>
        <w:numId w:val="4"/>
      </w:numPr>
      <w:ind w:left="782" w:hanging="782"/>
      <w:outlineLvl w:val="3"/>
    </w:pPr>
    <w:rPr>
      <w:bCs w:val="0"/>
      <w:iCs/>
    </w:rPr>
  </w:style>
  <w:style w:type="paragraph" w:styleId="Naslov5">
    <w:name w:val="heading 5"/>
    <w:aliases w:val="H5,H51,H52"/>
    <w:basedOn w:val="Naslov4"/>
    <w:next w:val="Navaden"/>
    <w:link w:val="Naslov5Znak"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aliases w:val="H6,H61,H62"/>
    <w:basedOn w:val="Naslov5"/>
    <w:next w:val="Navaden"/>
    <w:link w:val="Naslov6Znak"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aliases w:val="H9"/>
    <w:basedOn w:val="Naslov8"/>
    <w:next w:val="Navaden"/>
    <w:link w:val="Naslov9Znak"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620909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620909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aliases w:val="H4 Znak,H41 Znak,H42 Znak"/>
    <w:link w:val="Naslov4"/>
    <w:uiPriority w:val="9"/>
    <w:rsid w:val="00FC566B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aliases w:val="H5 Znak,H51 Znak,H52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aliases w:val="H6 Znak,H61 Znak,H62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aliases w:val="H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basedOn w:val="Navaden"/>
    <w:link w:val="GlavaZnak"/>
    <w:uiPriority w:val="99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link w:val="Glava"/>
    <w:uiPriority w:val="99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customStyle="1" w:styleId="Brezrazmikov1">
    <w:name w:val="Brez razmikov1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1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customStyle="1" w:styleId="Besedilooznabemesta1">
    <w:name w:val="Besedilo označbe mesta1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AA2551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Cs w:val="52"/>
    </w:rPr>
  </w:style>
  <w:style w:type="character" w:customStyle="1" w:styleId="NaslovZnak">
    <w:name w:val="Naslov Znak"/>
    <w:link w:val="Naslov"/>
    <w:uiPriority w:val="10"/>
    <w:rsid w:val="00AA255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paragraph" w:customStyle="1" w:styleId="Natevanjestevilkami1">
    <w:name w:val="Naštevanje s številkami 1"/>
    <w:qFormat/>
    <w:rsid w:val="00205ED9"/>
    <w:pPr>
      <w:numPr>
        <w:numId w:val="5"/>
      </w:numPr>
      <w:spacing w:before="120" w:line="260" w:lineRule="atLeast"/>
      <w:ind w:left="357" w:hanging="357"/>
      <w:jc w:val="both"/>
    </w:pPr>
    <w:rPr>
      <w:rFonts w:ascii="Arial" w:eastAsia="Times New Roman" w:hAnsi="Arial"/>
      <w:bC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05ED9"/>
    <w:pPr>
      <w:numPr>
        <w:ilvl w:val="1"/>
      </w:numPr>
      <w:spacing w:before="0"/>
      <w:ind w:left="714" w:hanging="357"/>
    </w:pPr>
  </w:style>
  <w:style w:type="paragraph" w:customStyle="1" w:styleId="Natevanjestevilkami3">
    <w:name w:val="Naštevanje s številkami 3"/>
    <w:basedOn w:val="Natevanjestevilkami2"/>
    <w:qFormat/>
    <w:rsid w:val="009138E8"/>
    <w:pPr>
      <w:numPr>
        <w:ilvl w:val="2"/>
      </w:numPr>
    </w:pPr>
  </w:style>
  <w:style w:type="paragraph" w:customStyle="1" w:styleId="Natevanjestevilkami4">
    <w:name w:val="Naštevanje s številkami 4"/>
    <w:basedOn w:val="Natevanjestevilkami3"/>
    <w:qFormat/>
    <w:rsid w:val="009138E8"/>
    <w:pPr>
      <w:numPr>
        <w:ilvl w:val="0"/>
        <w:numId w:val="0"/>
      </w:numPr>
      <w:tabs>
        <w:tab w:val="num" w:pos="2880"/>
      </w:tabs>
      <w:ind w:left="2880" w:hanging="720"/>
    </w:pPr>
  </w:style>
  <w:style w:type="paragraph" w:customStyle="1" w:styleId="Natevanjestevilkami5">
    <w:name w:val="Naštevanje s številkami 5"/>
    <w:basedOn w:val="Natevanjestevilkami4"/>
    <w:qFormat/>
    <w:rsid w:val="009138E8"/>
    <w:pPr>
      <w:numPr>
        <w:ilvl w:val="4"/>
      </w:numPr>
      <w:tabs>
        <w:tab w:val="num" w:pos="2880"/>
      </w:tabs>
      <w:ind w:left="2880" w:hanging="720"/>
    </w:pPr>
  </w:style>
  <w:style w:type="paragraph" w:customStyle="1" w:styleId="Natevanjestevilkami6">
    <w:name w:val="Naštevanje s številkami 6"/>
    <w:basedOn w:val="Natevanjestevilkami5"/>
    <w:qFormat/>
    <w:rsid w:val="009138E8"/>
    <w:pPr>
      <w:numPr>
        <w:ilvl w:val="5"/>
      </w:numPr>
      <w:tabs>
        <w:tab w:val="num" w:pos="2880"/>
      </w:tabs>
      <w:ind w:left="2880" w:hanging="720"/>
    </w:pPr>
  </w:style>
  <w:style w:type="paragraph" w:customStyle="1" w:styleId="Natevanjestevilkami7">
    <w:name w:val="Naštevanje s številkami 7"/>
    <w:basedOn w:val="Natevanjestevilkami6"/>
    <w:qFormat/>
    <w:rsid w:val="009138E8"/>
    <w:pPr>
      <w:numPr>
        <w:ilvl w:val="6"/>
      </w:numPr>
      <w:tabs>
        <w:tab w:val="num" w:pos="2880"/>
      </w:tabs>
      <w:ind w:left="2880" w:hanging="720"/>
    </w:pPr>
  </w:style>
  <w:style w:type="paragraph" w:customStyle="1" w:styleId="Natevanjestevilkami8">
    <w:name w:val="Naštevanje s številkami 8"/>
    <w:basedOn w:val="Natevanjestevilkami7"/>
    <w:qFormat/>
    <w:rsid w:val="009138E8"/>
    <w:pPr>
      <w:numPr>
        <w:ilvl w:val="7"/>
      </w:numPr>
      <w:tabs>
        <w:tab w:val="num" w:pos="2880"/>
      </w:tabs>
      <w:ind w:left="2880" w:hanging="720"/>
    </w:pPr>
  </w:style>
  <w:style w:type="paragraph" w:customStyle="1" w:styleId="Natevanjestevilkami9">
    <w:name w:val="Naštevanje s številkami 9"/>
    <w:basedOn w:val="Natevanjestevilkami8"/>
    <w:qFormat/>
    <w:rsid w:val="009138E8"/>
    <w:pPr>
      <w:numPr>
        <w:ilvl w:val="8"/>
      </w:numPr>
      <w:tabs>
        <w:tab w:val="num" w:pos="2880"/>
      </w:tabs>
      <w:ind w:left="2880" w:hanging="720"/>
    </w:pPr>
  </w:style>
  <w:style w:type="numbering" w:customStyle="1" w:styleId="Natevanjestevilkami">
    <w:name w:val="Naštevanje s številkami"/>
    <w:rsid w:val="009138E8"/>
    <w:pPr>
      <w:numPr>
        <w:numId w:val="6"/>
      </w:numPr>
    </w:pPr>
  </w:style>
  <w:style w:type="paragraph" w:customStyle="1" w:styleId="pogodbaleni">
    <w:name w:val="pogodba členi"/>
    <w:next w:val="Navaden"/>
    <w:qFormat/>
    <w:rsid w:val="00BD605A"/>
    <w:pPr>
      <w:tabs>
        <w:tab w:val="num" w:pos="720"/>
      </w:tabs>
      <w:spacing w:before="120" w:after="120" w:line="240" w:lineRule="atLeast"/>
      <w:ind w:left="720" w:hanging="720"/>
      <w:jc w:val="center"/>
    </w:pPr>
    <w:rPr>
      <w:rFonts w:ascii="Arial" w:hAnsi="Arial"/>
      <w:szCs w:val="22"/>
      <w:lang w:eastAsia="en-US"/>
    </w:rPr>
  </w:style>
  <w:style w:type="character" w:styleId="Pripombasklic">
    <w:name w:val="annotation reference"/>
    <w:uiPriority w:val="99"/>
    <w:unhideWhenUsed/>
    <w:rsid w:val="00BD6D17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D6D17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uiPriority w:val="99"/>
    <w:rsid w:val="00BD6D17"/>
    <w:rPr>
      <w:rFonts w:ascii="Arial" w:eastAsia="Calibri" w:hAnsi="Arial" w:cs="Times New Roman"/>
      <w:sz w:val="20"/>
      <w:szCs w:val="20"/>
    </w:rPr>
  </w:style>
  <w:style w:type="paragraph" w:customStyle="1" w:styleId="Odstavekseznama1">
    <w:name w:val="Odstavek seznama1"/>
    <w:basedOn w:val="Navaden"/>
    <w:uiPriority w:val="34"/>
    <w:qFormat/>
    <w:rsid w:val="00024B31"/>
    <w:pPr>
      <w:ind w:left="720"/>
      <w:contextualSpacing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15FE8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415FE8"/>
    <w:rPr>
      <w:rFonts w:ascii="Arial" w:eastAsia="Calibri" w:hAnsi="Arial" w:cs="Times New Roman"/>
      <w:b/>
      <w:bCs/>
      <w:sz w:val="20"/>
      <w:szCs w:val="20"/>
    </w:rPr>
  </w:style>
  <w:style w:type="paragraph" w:customStyle="1" w:styleId="Odstavekseznama11">
    <w:name w:val="Odstavek seznama11"/>
    <w:basedOn w:val="Navaden"/>
    <w:uiPriority w:val="34"/>
    <w:qFormat/>
    <w:rsid w:val="008233FB"/>
    <w:pPr>
      <w:spacing w:line="240" w:lineRule="auto"/>
      <w:ind w:left="708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link w:val="OdstavekseznamaZnak"/>
    <w:uiPriority w:val="34"/>
    <w:qFormat/>
    <w:rsid w:val="008257CD"/>
    <w:pPr>
      <w:ind w:left="720"/>
      <w:contextualSpacing/>
    </w:pPr>
  </w:style>
  <w:style w:type="paragraph" w:customStyle="1" w:styleId="NavadenTimesNewRoman">
    <w:name w:val="Navaden Times New Roman"/>
    <w:basedOn w:val="Navaden"/>
    <w:rsid w:val="00024CEB"/>
    <w:pPr>
      <w:widowControl w:val="0"/>
      <w:spacing w:line="240" w:lineRule="auto"/>
      <w:jc w:val="left"/>
    </w:pPr>
    <w:rPr>
      <w:rFonts w:eastAsia="Times New Roman"/>
      <w:sz w:val="22"/>
      <w:szCs w:val="20"/>
      <w:lang w:eastAsia="sl-SI"/>
    </w:rPr>
  </w:style>
  <w:style w:type="paragraph" w:customStyle="1" w:styleId="Slog1">
    <w:name w:val="Slog1"/>
    <w:basedOn w:val="Navaden"/>
    <w:rsid w:val="009F778E"/>
    <w:pPr>
      <w:spacing w:before="240" w:after="60" w:line="240" w:lineRule="auto"/>
    </w:pPr>
    <w:rPr>
      <w:rFonts w:eastAsia="Times New Roman"/>
      <w:sz w:val="22"/>
      <w:szCs w:val="24"/>
      <w:lang w:eastAsia="sl-SI"/>
    </w:rPr>
  </w:style>
  <w:style w:type="paragraph" w:styleId="Brezrazmikov">
    <w:name w:val="No Spacing"/>
    <w:uiPriority w:val="1"/>
    <w:qFormat/>
    <w:rsid w:val="009A09A9"/>
    <w:pPr>
      <w:jc w:val="both"/>
    </w:pPr>
    <w:rPr>
      <w:rFonts w:ascii="Arial" w:hAnsi="Arial"/>
      <w:szCs w:val="22"/>
      <w:lang w:eastAsia="en-US"/>
    </w:r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locked/>
    <w:rsid w:val="00935A53"/>
    <w:rPr>
      <w:rFonts w:ascii="Arial" w:hAnsi="Arial"/>
      <w:szCs w:val="22"/>
      <w:lang w:eastAsia="en-US"/>
    </w:rPr>
  </w:style>
  <w:style w:type="character" w:styleId="Hiperpovezava">
    <w:name w:val="Hyperlink"/>
    <w:uiPriority w:val="99"/>
    <w:unhideWhenUsed/>
    <w:rsid w:val="007D308F"/>
    <w:rPr>
      <w:color w:val="0000FF"/>
      <w:u w:val="single"/>
    </w:rPr>
  </w:style>
  <w:style w:type="paragraph" w:styleId="Revizija">
    <w:name w:val="Revision"/>
    <w:hidden/>
    <w:uiPriority w:val="99"/>
    <w:semiHidden/>
    <w:rsid w:val="00F530F7"/>
    <w:rPr>
      <w:rFonts w:ascii="Arial" w:hAnsi="Arial"/>
      <w:szCs w:val="22"/>
      <w:lang w:eastAsia="en-US"/>
    </w:rPr>
  </w:style>
  <w:style w:type="table" w:styleId="Tabelasvetlamrea">
    <w:name w:val="Grid Table Light"/>
    <w:basedOn w:val="Navadnatabela"/>
    <w:uiPriority w:val="40"/>
    <w:rsid w:val="000202ED"/>
    <w:rPr>
      <w:rFonts w:ascii="Times New Roman" w:eastAsia="Times New Roman" w:hAnsi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233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e,%20ovitek,%20pregledni%20list\Predlog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C311318-095E-4771-A05B-7DF0923E1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</Template>
  <TotalTime>6</TotalTime>
  <Pages>4</Pages>
  <Words>931</Words>
  <Characters>5312</Characters>
  <Application>Microsoft Office Word</Application>
  <DocSecurity>0</DocSecurity>
  <Lines>44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“ jaslgjlk</vt:lpstr>
    </vt:vector>
  </TitlesOfParts>
  <Company>MFRS</Company>
  <LinksUpToDate>false</LinksUpToDate>
  <CharactersWithSpaces>6231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 jaslgjlk</dc:title>
  <dc:subject/>
  <dc:creator>Administrator</dc:creator>
  <cp:keywords/>
  <cp:lastModifiedBy>Darija Prudič</cp:lastModifiedBy>
  <cp:revision>8</cp:revision>
  <cp:lastPrinted>2016-06-16T07:20:00Z</cp:lastPrinted>
  <dcterms:created xsi:type="dcterms:W3CDTF">2026-07-01T06:34:00Z</dcterms:created>
  <dcterms:modified xsi:type="dcterms:W3CDTF">2026-08-17T10:38:00Z</dcterms:modified>
</cp:coreProperties>
</file>